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0B4B" w:rsidRPr="005E72C4" w:rsidRDefault="00AE3A2D" w:rsidP="00AE3A2D">
      <w:pPr>
        <w:ind w:left="8640" w:right="-424" w:firstLine="720"/>
        <w:jc w:val="center"/>
        <w:rPr>
          <w:rFonts w:ascii="Arial" w:hAnsi="Arial"/>
          <w:b/>
        </w:rPr>
      </w:pPr>
      <w:r w:rsidRPr="005E72C4">
        <w:rPr>
          <w:rFonts w:ascii="Arial" w:hAnsi="Arial"/>
          <w:b/>
        </w:rPr>
        <w:t>CVLT</w:t>
      </w:r>
    </w:p>
    <w:p w:rsidR="00B30B4B" w:rsidRPr="005E72C4" w:rsidRDefault="009633E3">
      <w:pPr>
        <w:rPr>
          <w:rFonts w:ascii="Arial" w:hAnsi="Arial"/>
          <w:szCs w:val="20"/>
        </w:rPr>
      </w:pPr>
      <w:r w:rsidRPr="009633E3">
        <w:rPr>
          <w:rFonts w:ascii="Arial" w:hAnsi="Arial"/>
          <w:b/>
          <w:lang w:eastAsia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3991" type="#_x0000_t75" style="position:absolute;margin-left:195.85pt;margin-top:11.4pt;width:99.5pt;height:84.7pt;z-index:1" stroked="t" strokeweight="4.5pt">
            <v:stroke linestyle="thickThin"/>
            <v:imagedata r:id="rId8" o:title=""/>
          </v:shape>
          <o:OLEObject Type="Embed" ProgID="WPDraw30.Drawing" ShapeID="_x0000_s3991" DrawAspect="Content" ObjectID="_1307880779" r:id="rId9"/>
        </w:pict>
      </w:r>
    </w:p>
    <w:p w:rsidR="000E46ED" w:rsidRPr="005E72C4" w:rsidRDefault="000E46ED" w:rsidP="000E46ED">
      <w:pPr>
        <w:pStyle w:val="Heading1"/>
        <w:jc w:val="center"/>
        <w:rPr>
          <w:b w:val="0"/>
        </w:rPr>
      </w:pPr>
    </w:p>
    <w:p w:rsidR="000E46ED" w:rsidRPr="005E72C4" w:rsidRDefault="000E46ED" w:rsidP="000E46ED">
      <w:pPr>
        <w:pStyle w:val="Heading1"/>
        <w:jc w:val="center"/>
        <w:rPr>
          <w:b w:val="0"/>
        </w:rPr>
      </w:pPr>
    </w:p>
    <w:p w:rsidR="000E46ED" w:rsidRPr="005E72C4" w:rsidRDefault="000E46ED" w:rsidP="000E46ED">
      <w:pPr>
        <w:pStyle w:val="Heading1"/>
        <w:jc w:val="center"/>
        <w:rPr>
          <w:b w:val="0"/>
        </w:rPr>
      </w:pPr>
    </w:p>
    <w:p w:rsidR="000E46ED" w:rsidRPr="005E72C4" w:rsidRDefault="000E46ED" w:rsidP="000E46ED">
      <w:pPr>
        <w:pStyle w:val="Heading1"/>
        <w:jc w:val="center"/>
        <w:rPr>
          <w:b w:val="0"/>
        </w:rPr>
      </w:pPr>
    </w:p>
    <w:p w:rsidR="000E46ED" w:rsidRPr="005E72C4" w:rsidRDefault="000E46ED" w:rsidP="000E46ED">
      <w:pPr>
        <w:pStyle w:val="Heading1"/>
        <w:jc w:val="center"/>
        <w:rPr>
          <w:b w:val="0"/>
        </w:rPr>
      </w:pPr>
    </w:p>
    <w:p w:rsidR="000E46ED" w:rsidRPr="005E72C4" w:rsidRDefault="000E46ED" w:rsidP="000E46ED">
      <w:pPr>
        <w:pStyle w:val="Heading1"/>
        <w:jc w:val="center"/>
        <w:rPr>
          <w:b w:val="0"/>
        </w:rPr>
      </w:pPr>
    </w:p>
    <w:p w:rsidR="000E46ED" w:rsidRPr="005E72C4" w:rsidRDefault="000E46ED" w:rsidP="000E46ED">
      <w:pPr>
        <w:pStyle w:val="Heading1"/>
        <w:jc w:val="center"/>
        <w:rPr>
          <w:b w:val="0"/>
        </w:rPr>
      </w:pPr>
    </w:p>
    <w:p w:rsidR="000E46ED" w:rsidRPr="005E72C4" w:rsidRDefault="000E46ED" w:rsidP="000E46ED">
      <w:pPr>
        <w:pStyle w:val="Heading1"/>
        <w:jc w:val="center"/>
        <w:rPr>
          <w:b w:val="0"/>
        </w:rPr>
      </w:pPr>
    </w:p>
    <w:p w:rsidR="000E46ED" w:rsidRPr="005E72C4" w:rsidRDefault="000E46ED" w:rsidP="000E46ED">
      <w:pPr>
        <w:pStyle w:val="Heading1"/>
        <w:jc w:val="center"/>
        <w:rPr>
          <w:b w:val="0"/>
        </w:rPr>
      </w:pPr>
    </w:p>
    <w:p w:rsidR="000E46ED" w:rsidRPr="005E72C4" w:rsidRDefault="000E46ED" w:rsidP="000E46ED">
      <w:pPr>
        <w:pStyle w:val="Heading1"/>
        <w:jc w:val="center"/>
        <w:rPr>
          <w:b w:val="0"/>
        </w:rPr>
      </w:pPr>
    </w:p>
    <w:p w:rsidR="000E46ED" w:rsidRPr="005E72C4" w:rsidRDefault="000E46ED" w:rsidP="000E46ED">
      <w:pPr>
        <w:pStyle w:val="Heading1"/>
        <w:jc w:val="center"/>
        <w:rPr>
          <w:b w:val="0"/>
        </w:rPr>
      </w:pPr>
      <w:r w:rsidRPr="005E72C4">
        <w:rPr>
          <w:b w:val="0"/>
        </w:rPr>
        <w:t>ISEBE LEMFUNDO LEMPUMA KOLONI</w:t>
      </w:r>
    </w:p>
    <w:p w:rsidR="000E46ED" w:rsidRPr="005E72C4" w:rsidRDefault="000E46ED" w:rsidP="000E46ED">
      <w:pPr>
        <w:jc w:val="center"/>
        <w:rPr>
          <w:rFonts w:ascii="Arial" w:hAnsi="Arial"/>
        </w:rPr>
      </w:pPr>
      <w:r w:rsidRPr="005E72C4">
        <w:rPr>
          <w:rFonts w:ascii="Arial" w:hAnsi="Arial"/>
        </w:rPr>
        <w:t>EASTERN CAPE EDUCATION DEPARTMENT</w:t>
      </w:r>
    </w:p>
    <w:p w:rsidR="000E46ED" w:rsidRPr="005E72C4" w:rsidRDefault="000E46ED" w:rsidP="000E46ED">
      <w:pPr>
        <w:jc w:val="center"/>
        <w:rPr>
          <w:rFonts w:ascii="Arial" w:hAnsi="Arial"/>
          <w:bCs/>
        </w:rPr>
      </w:pPr>
      <w:r w:rsidRPr="005E72C4">
        <w:rPr>
          <w:rFonts w:ascii="Arial" w:hAnsi="Arial"/>
          <w:bCs/>
        </w:rPr>
        <w:t>OOS-KAAP ONDERWYSDEPARTEMENT</w:t>
      </w:r>
    </w:p>
    <w:p w:rsidR="000E46ED" w:rsidRPr="005E72C4" w:rsidRDefault="000E46ED" w:rsidP="000E46ED">
      <w:pPr>
        <w:jc w:val="center"/>
        <w:rPr>
          <w:rFonts w:ascii="Arial" w:hAnsi="Arial"/>
        </w:rPr>
      </w:pPr>
    </w:p>
    <w:p w:rsidR="000E46ED" w:rsidRPr="005E72C4" w:rsidRDefault="000E46ED" w:rsidP="000E46ED">
      <w:pPr>
        <w:jc w:val="center"/>
        <w:rPr>
          <w:rFonts w:ascii="Arial" w:hAnsi="Arial"/>
        </w:rPr>
      </w:pPr>
      <w:r w:rsidRPr="005E72C4">
        <w:rPr>
          <w:rFonts w:ascii="Arial" w:hAnsi="Arial"/>
        </w:rPr>
        <w:t>IIMVIWO ZEBANGA LOKUGQIBELA</w:t>
      </w:r>
    </w:p>
    <w:p w:rsidR="000E46ED" w:rsidRPr="005E72C4" w:rsidRDefault="000E46ED" w:rsidP="000E46ED">
      <w:pPr>
        <w:jc w:val="center"/>
        <w:rPr>
          <w:rFonts w:ascii="Arial" w:hAnsi="Arial"/>
        </w:rPr>
      </w:pPr>
      <w:r w:rsidRPr="005E72C4">
        <w:rPr>
          <w:rFonts w:ascii="Arial" w:hAnsi="Arial"/>
        </w:rPr>
        <w:t>NATIONAL SENIOR CERTIFICATE EXAMINATION</w:t>
      </w:r>
      <w:r w:rsidR="00AE3A2D" w:rsidRPr="005E72C4">
        <w:rPr>
          <w:rFonts w:ascii="Arial" w:hAnsi="Arial"/>
        </w:rPr>
        <w:t>S</w:t>
      </w:r>
    </w:p>
    <w:p w:rsidR="000E46ED" w:rsidRPr="005E72C4" w:rsidRDefault="000E46ED" w:rsidP="000E46ED">
      <w:pPr>
        <w:jc w:val="center"/>
        <w:rPr>
          <w:rFonts w:ascii="Arial" w:hAnsi="Arial"/>
        </w:rPr>
      </w:pPr>
      <w:r w:rsidRPr="005E72C4">
        <w:rPr>
          <w:rFonts w:ascii="Arial" w:hAnsi="Arial"/>
        </w:rPr>
        <w:t>NASIONALE SENIOR SERTIFIKAAT-EKSAMEN</w:t>
      </w:r>
    </w:p>
    <w:p w:rsidR="000E46ED" w:rsidRPr="005E72C4" w:rsidRDefault="000E46ED" w:rsidP="000E46ED">
      <w:pPr>
        <w:jc w:val="center"/>
        <w:rPr>
          <w:rFonts w:ascii="Arial" w:hAnsi="Arial"/>
          <w:sz w:val="28"/>
          <w:szCs w:val="28"/>
        </w:rPr>
      </w:pPr>
    </w:p>
    <w:p w:rsidR="000E46ED" w:rsidRPr="005E72C4" w:rsidRDefault="00D46834" w:rsidP="000E46ED">
      <w:pPr>
        <w:pStyle w:val="Heading3"/>
        <w:jc w:val="center"/>
        <w:rPr>
          <w:sz w:val="40"/>
          <w:szCs w:val="40"/>
        </w:rPr>
      </w:pPr>
      <w:r w:rsidRPr="005E72C4">
        <w:rPr>
          <w:sz w:val="40"/>
          <w:szCs w:val="40"/>
        </w:rPr>
        <w:t>SEPTEMBER</w:t>
      </w:r>
      <w:r w:rsidR="000E46ED" w:rsidRPr="005E72C4">
        <w:rPr>
          <w:sz w:val="40"/>
          <w:szCs w:val="40"/>
        </w:rPr>
        <w:t xml:space="preserve"> 200</w:t>
      </w:r>
      <w:r w:rsidR="00196669" w:rsidRPr="005E72C4">
        <w:rPr>
          <w:sz w:val="40"/>
          <w:szCs w:val="40"/>
        </w:rPr>
        <w:t>9</w:t>
      </w:r>
    </w:p>
    <w:p w:rsidR="000E46ED" w:rsidRPr="005E72C4" w:rsidRDefault="000E46ED" w:rsidP="000E46ED">
      <w:pPr>
        <w:jc w:val="center"/>
        <w:rPr>
          <w:rFonts w:ascii="Arial" w:hAnsi="Arial"/>
        </w:rPr>
      </w:pPr>
    </w:p>
    <w:p w:rsidR="000E46ED" w:rsidRPr="005E72C4" w:rsidRDefault="000E46ED" w:rsidP="000E46ED">
      <w:pPr>
        <w:jc w:val="center"/>
        <w:rPr>
          <w:rFonts w:ascii="Arial" w:hAnsi="Arial"/>
        </w:rPr>
      </w:pPr>
    </w:p>
    <w:tbl>
      <w:tblPr>
        <w:tblW w:w="0" w:type="auto"/>
        <w:jc w:val="center"/>
        <w:tblInd w:w="2235" w:type="dxa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945"/>
      </w:tblGrid>
      <w:tr w:rsidR="000E46ED" w:rsidRPr="005E72C4" w:rsidTr="00AE3A2D">
        <w:trPr>
          <w:jc w:val="center"/>
        </w:trPr>
        <w:tc>
          <w:tcPr>
            <w:tcW w:w="6945" w:type="dxa"/>
            <w:tcBorders>
              <w:top w:val="single" w:sz="12" w:space="0" w:color="auto"/>
              <w:bottom w:val="single" w:sz="12" w:space="0" w:color="auto"/>
            </w:tcBorders>
          </w:tcPr>
          <w:p w:rsidR="000E46ED" w:rsidRPr="005E72C4" w:rsidRDefault="000E46ED" w:rsidP="00AE3A2D">
            <w:pPr>
              <w:jc w:val="center"/>
              <w:rPr>
                <w:rFonts w:ascii="Arial" w:hAnsi="Arial"/>
                <w:b/>
              </w:rPr>
            </w:pPr>
          </w:p>
          <w:p w:rsidR="00B201F3" w:rsidRPr="005E72C4" w:rsidRDefault="00B201F3" w:rsidP="00AE3A2D">
            <w:pPr>
              <w:jc w:val="center"/>
              <w:rPr>
                <w:rFonts w:ascii="Arial" w:hAnsi="Arial"/>
                <w:b/>
                <w:bCs/>
                <w:sz w:val="40"/>
                <w:szCs w:val="40"/>
              </w:rPr>
            </w:pPr>
            <w:r w:rsidRPr="005E72C4">
              <w:rPr>
                <w:rFonts w:ascii="Arial" w:hAnsi="Arial"/>
                <w:b/>
                <w:bCs/>
                <w:sz w:val="40"/>
                <w:szCs w:val="40"/>
              </w:rPr>
              <w:t>CIVIL TECHNOLOGY</w:t>
            </w:r>
          </w:p>
          <w:p w:rsidR="000E46ED" w:rsidRPr="005E72C4" w:rsidRDefault="000E46ED" w:rsidP="00AE3A2D">
            <w:pPr>
              <w:jc w:val="center"/>
              <w:rPr>
                <w:rFonts w:ascii="Arial" w:hAnsi="Arial"/>
                <w:b/>
              </w:rPr>
            </w:pPr>
          </w:p>
        </w:tc>
      </w:tr>
    </w:tbl>
    <w:p w:rsidR="000E46ED" w:rsidRPr="005E72C4" w:rsidRDefault="000E46ED" w:rsidP="000E46ED">
      <w:pPr>
        <w:jc w:val="center"/>
        <w:rPr>
          <w:rFonts w:ascii="Arial" w:hAnsi="Arial"/>
        </w:rPr>
      </w:pPr>
    </w:p>
    <w:p w:rsidR="003C0BEE" w:rsidRPr="005E72C4" w:rsidRDefault="003C0BEE" w:rsidP="000E46ED">
      <w:pPr>
        <w:jc w:val="center"/>
        <w:rPr>
          <w:rFonts w:ascii="Arial" w:hAnsi="Arial"/>
        </w:rPr>
      </w:pPr>
    </w:p>
    <w:p w:rsidR="003C0BEE" w:rsidRPr="005E72C4" w:rsidRDefault="003C0BEE" w:rsidP="000E46ED">
      <w:pPr>
        <w:jc w:val="center"/>
        <w:rPr>
          <w:rFonts w:ascii="Arial" w:hAnsi="Arial"/>
        </w:rPr>
      </w:pPr>
    </w:p>
    <w:p w:rsidR="003C0BEE" w:rsidRPr="005E72C4" w:rsidRDefault="003C0BEE" w:rsidP="000E46ED">
      <w:pPr>
        <w:jc w:val="center"/>
        <w:rPr>
          <w:rFonts w:ascii="Arial" w:hAnsi="Arial"/>
        </w:rPr>
      </w:pPr>
    </w:p>
    <w:p w:rsidR="000E46ED" w:rsidRPr="005E72C4" w:rsidRDefault="000E46ED" w:rsidP="000E46ED">
      <w:pPr>
        <w:pStyle w:val="Heading5"/>
        <w:jc w:val="left"/>
      </w:pPr>
      <w:r w:rsidRPr="005E72C4">
        <w:t>IXESHA:  3 iiyure</w:t>
      </w:r>
      <w:r w:rsidRPr="005E72C4">
        <w:tab/>
      </w:r>
      <w:r w:rsidRPr="005E72C4">
        <w:tab/>
      </w:r>
      <w:r w:rsidRPr="005E72C4">
        <w:tab/>
      </w:r>
      <w:r w:rsidRPr="005E72C4">
        <w:tab/>
        <w:t>TIME:  3 hours</w:t>
      </w:r>
      <w:r w:rsidRPr="005E72C4">
        <w:tab/>
      </w:r>
      <w:r w:rsidRPr="005E72C4">
        <w:tab/>
      </w:r>
      <w:r w:rsidRPr="005E72C4">
        <w:tab/>
        <w:t>TYD:  3 uur</w:t>
      </w:r>
    </w:p>
    <w:p w:rsidR="000E46ED" w:rsidRPr="005E72C4" w:rsidRDefault="000E46ED" w:rsidP="000E46ED">
      <w:pPr>
        <w:rPr>
          <w:rFonts w:ascii="Arial" w:hAnsi="Arial"/>
          <w:b/>
        </w:rPr>
      </w:pPr>
      <w:r w:rsidRPr="005E72C4">
        <w:rPr>
          <w:rFonts w:ascii="Arial" w:hAnsi="Arial"/>
          <w:b/>
        </w:rPr>
        <w:t>AMANQAKU:  200</w:t>
      </w:r>
      <w:r w:rsidRPr="005E72C4">
        <w:rPr>
          <w:rFonts w:ascii="Arial" w:hAnsi="Arial"/>
          <w:b/>
        </w:rPr>
        <w:tab/>
      </w:r>
      <w:r w:rsidRPr="005E72C4">
        <w:rPr>
          <w:rFonts w:ascii="Arial" w:hAnsi="Arial"/>
          <w:b/>
        </w:rPr>
        <w:tab/>
      </w:r>
      <w:r w:rsidRPr="005E72C4">
        <w:rPr>
          <w:rFonts w:ascii="Arial" w:hAnsi="Arial"/>
          <w:b/>
        </w:rPr>
        <w:tab/>
      </w:r>
      <w:r w:rsidRPr="005E72C4">
        <w:rPr>
          <w:rFonts w:ascii="Arial" w:hAnsi="Arial"/>
          <w:b/>
        </w:rPr>
        <w:tab/>
        <w:t>MARKS:  200</w:t>
      </w:r>
      <w:r w:rsidRPr="005E72C4">
        <w:rPr>
          <w:rFonts w:ascii="Arial" w:hAnsi="Arial"/>
          <w:b/>
        </w:rPr>
        <w:tab/>
      </w:r>
      <w:r w:rsidRPr="005E72C4">
        <w:rPr>
          <w:rFonts w:ascii="Arial" w:hAnsi="Arial"/>
          <w:b/>
        </w:rPr>
        <w:tab/>
      </w:r>
      <w:r w:rsidRPr="005E72C4">
        <w:rPr>
          <w:rFonts w:ascii="Arial" w:hAnsi="Arial"/>
          <w:b/>
        </w:rPr>
        <w:tab/>
        <w:t>PUNTE:  200</w:t>
      </w:r>
    </w:p>
    <w:p w:rsidR="000E46ED" w:rsidRPr="005E72C4" w:rsidRDefault="000E46ED" w:rsidP="000E46ED">
      <w:pPr>
        <w:rPr>
          <w:rFonts w:ascii="Arial" w:hAnsi="Arial"/>
        </w:rPr>
      </w:pPr>
    </w:p>
    <w:p w:rsidR="000E46ED" w:rsidRPr="005E72C4" w:rsidRDefault="000E46ED" w:rsidP="000E46ED">
      <w:pPr>
        <w:rPr>
          <w:rFonts w:ascii="Arial" w:hAnsi="Arial"/>
        </w:rPr>
      </w:pPr>
    </w:p>
    <w:p w:rsidR="000E46ED" w:rsidRPr="005E72C4" w:rsidRDefault="000E46ED" w:rsidP="000E46ED">
      <w:pPr>
        <w:rPr>
          <w:rFonts w:ascii="Arial" w:hAnsi="Arial"/>
        </w:rPr>
      </w:pPr>
    </w:p>
    <w:p w:rsidR="000E46ED" w:rsidRPr="005E72C4" w:rsidRDefault="000E46ED" w:rsidP="000E46ED">
      <w:pPr>
        <w:rPr>
          <w:rFonts w:ascii="Arial" w:hAnsi="Arial"/>
        </w:rPr>
      </w:pPr>
    </w:p>
    <w:p w:rsidR="000E46ED" w:rsidRPr="005E72C4" w:rsidRDefault="000E46ED" w:rsidP="000E46ED">
      <w:pPr>
        <w:rPr>
          <w:rFonts w:ascii="Arial" w:hAnsi="Arial"/>
        </w:rPr>
      </w:pPr>
    </w:p>
    <w:p w:rsidR="00B201F3" w:rsidRPr="005E72C4" w:rsidRDefault="00B201F3" w:rsidP="00B201F3">
      <w:pPr>
        <w:pStyle w:val="Heading7"/>
        <w:jc w:val="center"/>
        <w:rPr>
          <w:b w:val="0"/>
          <w:i/>
          <w:iCs/>
          <w:szCs w:val="22"/>
        </w:rPr>
      </w:pPr>
      <w:r w:rsidRPr="005E72C4">
        <w:rPr>
          <w:b w:val="0"/>
          <w:i/>
          <w:iCs/>
          <w:szCs w:val="22"/>
        </w:rPr>
        <w:t>Write on the cover of your answer book, after the word “Subject” –</w:t>
      </w:r>
    </w:p>
    <w:p w:rsidR="00B201F3" w:rsidRPr="005E72C4" w:rsidRDefault="00B201F3" w:rsidP="00B201F3">
      <w:pPr>
        <w:pStyle w:val="Heading7"/>
        <w:jc w:val="center"/>
        <w:rPr>
          <w:bCs w:val="0"/>
          <w:szCs w:val="22"/>
        </w:rPr>
      </w:pPr>
      <w:r w:rsidRPr="005E72C4">
        <w:rPr>
          <w:bCs w:val="0"/>
          <w:szCs w:val="22"/>
        </w:rPr>
        <w:t>CIVIL TECHNOLOGY</w:t>
      </w:r>
    </w:p>
    <w:p w:rsidR="000E46ED" w:rsidRPr="005E72C4" w:rsidRDefault="000E46ED" w:rsidP="000E46ED">
      <w:pPr>
        <w:pStyle w:val="Header"/>
        <w:rPr>
          <w:rFonts w:ascii="Arial" w:hAnsi="Arial"/>
          <w:sz w:val="22"/>
          <w:szCs w:val="22"/>
        </w:rPr>
      </w:pPr>
    </w:p>
    <w:p w:rsidR="000E46ED" w:rsidRPr="005E72C4" w:rsidRDefault="000E46ED" w:rsidP="000E46ED">
      <w:pPr>
        <w:pStyle w:val="Header"/>
        <w:rPr>
          <w:rFonts w:ascii="Arial" w:hAnsi="Arial"/>
        </w:rPr>
      </w:pPr>
    </w:p>
    <w:p w:rsidR="000E46ED" w:rsidRPr="005E72C4" w:rsidRDefault="000E46ED" w:rsidP="000E46ED">
      <w:pPr>
        <w:pStyle w:val="Header"/>
        <w:tabs>
          <w:tab w:val="clear" w:pos="4153"/>
          <w:tab w:val="clear" w:pos="8306"/>
        </w:tabs>
        <w:rPr>
          <w:rFonts w:ascii="Arial" w:hAnsi="Arial"/>
        </w:rPr>
      </w:pPr>
    </w:p>
    <w:p w:rsidR="000E46ED" w:rsidRPr="005E72C4" w:rsidRDefault="000E46ED" w:rsidP="000E46ED">
      <w:pPr>
        <w:rPr>
          <w:rFonts w:ascii="Arial" w:hAnsi="Arial"/>
        </w:rPr>
      </w:pPr>
    </w:p>
    <w:p w:rsidR="000E46ED" w:rsidRPr="005E72C4" w:rsidRDefault="000E46ED" w:rsidP="000E46ED">
      <w:pPr>
        <w:rPr>
          <w:rFonts w:ascii="Arial" w:hAnsi="Arial"/>
        </w:rPr>
      </w:pPr>
    </w:p>
    <w:p w:rsidR="000E46ED" w:rsidRPr="005E72C4" w:rsidRDefault="000E46ED" w:rsidP="000E46ED">
      <w:pPr>
        <w:rPr>
          <w:rFonts w:ascii="Arial" w:hAnsi="Arial"/>
        </w:rPr>
      </w:pPr>
    </w:p>
    <w:p w:rsidR="000E46ED" w:rsidRPr="005E72C4" w:rsidRDefault="000E46ED" w:rsidP="000E46ED">
      <w:pPr>
        <w:rPr>
          <w:rFonts w:ascii="Arial" w:hAnsi="Arial"/>
        </w:rPr>
      </w:pPr>
    </w:p>
    <w:p w:rsidR="003C0BEE" w:rsidRPr="005E72C4" w:rsidRDefault="003C0BEE" w:rsidP="000E46ED">
      <w:pPr>
        <w:rPr>
          <w:rFonts w:ascii="Arial" w:hAnsi="Arial"/>
        </w:rPr>
      </w:pPr>
    </w:p>
    <w:p w:rsidR="003C0BEE" w:rsidRPr="005E72C4" w:rsidRDefault="003C0BEE" w:rsidP="000E46ED">
      <w:pPr>
        <w:rPr>
          <w:rFonts w:ascii="Arial" w:hAnsi="Arial"/>
        </w:rPr>
      </w:pPr>
    </w:p>
    <w:p w:rsidR="003C0BEE" w:rsidRPr="005E72C4" w:rsidRDefault="003C0BEE" w:rsidP="000E46ED">
      <w:pPr>
        <w:rPr>
          <w:rFonts w:ascii="Arial" w:hAnsi="Arial"/>
        </w:rPr>
      </w:pPr>
    </w:p>
    <w:p w:rsidR="00822ADB" w:rsidRPr="005E72C4" w:rsidRDefault="00822ADB" w:rsidP="003C0BEE">
      <w:pPr>
        <w:pBdr>
          <w:top w:val="single" w:sz="12" w:space="1" w:color="auto"/>
          <w:bottom w:val="single" w:sz="12" w:space="1" w:color="auto"/>
        </w:pBdr>
        <w:ind w:left="567" w:right="852"/>
        <w:jc w:val="center"/>
        <w:rPr>
          <w:rFonts w:ascii="Arial" w:hAnsi="Arial"/>
          <w:bCs/>
        </w:rPr>
      </w:pPr>
      <w:r w:rsidRPr="005E72C4">
        <w:rPr>
          <w:rFonts w:ascii="Arial" w:hAnsi="Arial"/>
          <w:bCs/>
        </w:rPr>
        <w:t xml:space="preserve">This question paper consists of </w:t>
      </w:r>
      <w:r w:rsidR="00022B87" w:rsidRPr="005E72C4">
        <w:rPr>
          <w:rFonts w:ascii="Arial" w:hAnsi="Arial"/>
          <w:bCs/>
        </w:rPr>
        <w:t>8</w:t>
      </w:r>
      <w:r w:rsidRPr="005E72C4">
        <w:rPr>
          <w:rFonts w:ascii="Arial" w:hAnsi="Arial"/>
          <w:bCs/>
        </w:rPr>
        <w:t xml:space="preserve"> pages and a 4-page answer sheet.</w:t>
      </w:r>
    </w:p>
    <w:p w:rsidR="000E46ED" w:rsidRPr="005E72C4" w:rsidRDefault="000E46ED" w:rsidP="000E46ED">
      <w:pPr>
        <w:rPr>
          <w:rFonts w:ascii="Arial" w:hAnsi="Arial"/>
        </w:rPr>
      </w:pPr>
    </w:p>
    <w:p w:rsidR="00822ADB" w:rsidRPr="005E72C4" w:rsidRDefault="00822ADB" w:rsidP="00822ADB">
      <w:pPr>
        <w:pStyle w:val="Heading1"/>
        <w:jc w:val="center"/>
      </w:pPr>
    </w:p>
    <w:tbl>
      <w:tblPr>
        <w:tblW w:w="9923" w:type="dxa"/>
        <w:tblInd w:w="108" w:type="dxa"/>
        <w:tblBorders>
          <w:insideH w:val="single" w:sz="4" w:space="0" w:color="auto"/>
        </w:tblBorders>
        <w:tblLayout w:type="fixed"/>
        <w:tblLook w:val="0000"/>
      </w:tblPr>
      <w:tblGrid>
        <w:gridCol w:w="9214"/>
        <w:gridCol w:w="709"/>
      </w:tblGrid>
      <w:tr w:rsidR="003C0BEE" w:rsidRPr="005E72C4" w:rsidTr="003C0BEE">
        <w:tc>
          <w:tcPr>
            <w:tcW w:w="9214" w:type="dxa"/>
          </w:tcPr>
          <w:p w:rsidR="003C0BEE" w:rsidRPr="005E72C4" w:rsidRDefault="003C0BEE" w:rsidP="00660888">
            <w:pPr>
              <w:tabs>
                <w:tab w:val="right" w:pos="9213"/>
              </w:tabs>
              <w:jc w:val="both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REQUIREMENTS</w:t>
            </w:r>
          </w:p>
        </w:tc>
        <w:tc>
          <w:tcPr>
            <w:tcW w:w="709" w:type="dxa"/>
          </w:tcPr>
          <w:p w:rsidR="003C0BEE" w:rsidRPr="005E72C4" w:rsidRDefault="003C0BEE" w:rsidP="00660888">
            <w:pPr>
              <w:rPr>
                <w:rFonts w:ascii="Arial" w:hAnsi="Arial"/>
              </w:rPr>
            </w:pPr>
          </w:p>
        </w:tc>
      </w:tr>
    </w:tbl>
    <w:p w:rsidR="00822ADB" w:rsidRPr="005E72C4" w:rsidRDefault="00822ADB" w:rsidP="00822ADB">
      <w:pPr>
        <w:rPr>
          <w:rFonts w:ascii="Arial" w:hAnsi="Arial"/>
        </w:rPr>
      </w:pPr>
    </w:p>
    <w:tbl>
      <w:tblPr>
        <w:tblW w:w="9923" w:type="dxa"/>
        <w:tblInd w:w="108" w:type="dxa"/>
        <w:tblLook w:val="0000"/>
      </w:tblPr>
      <w:tblGrid>
        <w:gridCol w:w="567"/>
        <w:gridCol w:w="8647"/>
        <w:gridCol w:w="709"/>
      </w:tblGrid>
      <w:tr w:rsidR="003C0BEE" w:rsidRPr="005E72C4" w:rsidTr="003C0BEE">
        <w:tc>
          <w:tcPr>
            <w:tcW w:w="567" w:type="dxa"/>
          </w:tcPr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2.</w:t>
            </w:r>
          </w:p>
        </w:tc>
        <w:tc>
          <w:tcPr>
            <w:tcW w:w="8647" w:type="dxa"/>
          </w:tcPr>
          <w:p w:rsidR="003C0BEE" w:rsidRPr="005E72C4" w:rsidRDefault="003C0BEE" w:rsidP="00660888">
            <w:pPr>
              <w:tabs>
                <w:tab w:val="right" w:pos="8289"/>
              </w:tabs>
              <w:jc w:val="both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Drawing instruments</w:t>
            </w:r>
          </w:p>
          <w:p w:rsidR="003C0BEE" w:rsidRPr="005E72C4" w:rsidRDefault="003C0BEE" w:rsidP="00660888">
            <w:pPr>
              <w:tabs>
                <w:tab w:val="right" w:pos="8289"/>
              </w:tabs>
              <w:jc w:val="both"/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tabs>
                <w:tab w:val="right" w:pos="8289"/>
              </w:tabs>
              <w:jc w:val="both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A non-programmable calculator</w:t>
            </w:r>
          </w:p>
        </w:tc>
        <w:tc>
          <w:tcPr>
            <w:tcW w:w="709" w:type="dxa"/>
          </w:tcPr>
          <w:p w:rsidR="003C0BEE" w:rsidRPr="005E72C4" w:rsidRDefault="003C0BEE" w:rsidP="00660888">
            <w:pPr>
              <w:rPr>
                <w:rFonts w:ascii="Arial" w:hAnsi="Arial"/>
              </w:rPr>
            </w:pPr>
          </w:p>
        </w:tc>
      </w:tr>
    </w:tbl>
    <w:p w:rsidR="00822ADB" w:rsidRPr="005E72C4" w:rsidRDefault="00822ADB" w:rsidP="00822ADB">
      <w:pPr>
        <w:rPr>
          <w:rFonts w:ascii="Arial" w:hAnsi="Arial"/>
        </w:rPr>
      </w:pPr>
    </w:p>
    <w:tbl>
      <w:tblPr>
        <w:tblW w:w="9923" w:type="dxa"/>
        <w:tblInd w:w="108" w:type="dxa"/>
        <w:tblBorders>
          <w:insideH w:val="single" w:sz="4" w:space="0" w:color="auto"/>
        </w:tblBorders>
        <w:tblLayout w:type="fixed"/>
        <w:tblLook w:val="0000"/>
      </w:tblPr>
      <w:tblGrid>
        <w:gridCol w:w="9214"/>
        <w:gridCol w:w="709"/>
      </w:tblGrid>
      <w:tr w:rsidR="003C0BEE" w:rsidRPr="005E72C4" w:rsidTr="003C0BEE">
        <w:tc>
          <w:tcPr>
            <w:tcW w:w="9214" w:type="dxa"/>
          </w:tcPr>
          <w:p w:rsidR="003C0BEE" w:rsidRPr="005E72C4" w:rsidRDefault="003C0BEE" w:rsidP="00660888">
            <w:pPr>
              <w:pStyle w:val="Heading1"/>
              <w:tabs>
                <w:tab w:val="right" w:pos="9213"/>
              </w:tabs>
            </w:pPr>
            <w:r w:rsidRPr="005E72C4">
              <w:t>INSTRUCTIONS AND INFORMATION</w:t>
            </w:r>
          </w:p>
        </w:tc>
        <w:tc>
          <w:tcPr>
            <w:tcW w:w="709" w:type="dxa"/>
          </w:tcPr>
          <w:p w:rsidR="003C0BEE" w:rsidRPr="005E72C4" w:rsidRDefault="003C0BEE" w:rsidP="00660888">
            <w:pPr>
              <w:rPr>
                <w:rFonts w:ascii="Arial" w:hAnsi="Arial"/>
              </w:rPr>
            </w:pPr>
          </w:p>
        </w:tc>
      </w:tr>
    </w:tbl>
    <w:p w:rsidR="00822ADB" w:rsidRPr="005E72C4" w:rsidRDefault="00822ADB" w:rsidP="00822ADB">
      <w:pPr>
        <w:rPr>
          <w:rFonts w:ascii="Arial" w:hAnsi="Arial"/>
        </w:rPr>
      </w:pPr>
    </w:p>
    <w:tbl>
      <w:tblPr>
        <w:tblW w:w="9923" w:type="dxa"/>
        <w:tblInd w:w="108" w:type="dxa"/>
        <w:tblLook w:val="0000"/>
      </w:tblPr>
      <w:tblGrid>
        <w:gridCol w:w="567"/>
        <w:gridCol w:w="8647"/>
        <w:gridCol w:w="709"/>
      </w:tblGrid>
      <w:tr w:rsidR="003C0BEE" w:rsidRPr="005E72C4" w:rsidTr="003C0BEE">
        <w:tc>
          <w:tcPr>
            <w:tcW w:w="567" w:type="dxa"/>
          </w:tcPr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5.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6.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7.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8.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9.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10.</w:t>
            </w:r>
          </w:p>
          <w:p w:rsidR="003C0BEE" w:rsidRPr="005E72C4" w:rsidRDefault="003C0BEE" w:rsidP="00660888">
            <w:pPr>
              <w:rPr>
                <w:rFonts w:ascii="Arial" w:hAnsi="Arial"/>
              </w:rPr>
            </w:pPr>
          </w:p>
          <w:p w:rsidR="003C0BEE" w:rsidRPr="005E72C4" w:rsidRDefault="003C0BE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11.</w:t>
            </w:r>
          </w:p>
        </w:tc>
        <w:tc>
          <w:tcPr>
            <w:tcW w:w="8647" w:type="dxa"/>
          </w:tcPr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This question paper consists of FIVE questions.</w:t>
            </w: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ALL questions are COMPULSORY.</w:t>
            </w: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Answer each question as a whole</w:t>
            </w:r>
            <w:r w:rsidR="00022B87" w:rsidRPr="005E72C4">
              <w:rPr>
                <w:rFonts w:ascii="Arial" w:hAnsi="Arial"/>
              </w:rPr>
              <w:t xml:space="preserve">. </w:t>
            </w:r>
            <w:r w:rsidRPr="005E72C4">
              <w:rPr>
                <w:rFonts w:ascii="Arial" w:hAnsi="Arial"/>
              </w:rPr>
              <w:t xml:space="preserve"> DO NOT separate sub-questions.</w:t>
            </w: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Start each question on a NEW page.</w:t>
            </w: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Sketches may be used to illustrate your answers.</w:t>
            </w: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ALL calculations and written answers must be done in the answer book.</w:t>
            </w: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Drawings and sketches must be fully dimensioned and neatly finished off with titles and labels to conform to SANS</w:t>
            </w:r>
            <w:r w:rsidR="00022B87" w:rsidRPr="005E72C4">
              <w:rPr>
                <w:rFonts w:ascii="Arial" w:hAnsi="Arial"/>
              </w:rPr>
              <w:t>’</w:t>
            </w:r>
            <w:r w:rsidRPr="005E72C4">
              <w:rPr>
                <w:rFonts w:ascii="Arial" w:hAnsi="Arial"/>
              </w:rPr>
              <w:t xml:space="preserve"> (SABS) Recommended Practice for Building Drawings.</w:t>
            </w: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</w:p>
          <w:p w:rsidR="003C0BEE" w:rsidRPr="005E72C4" w:rsidRDefault="003C0BEE" w:rsidP="00022B87">
            <w:pPr>
              <w:tabs>
                <w:tab w:val="right" w:pos="8289"/>
              </w:tabs>
              <w:ind w:right="196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For the purpose of this examination, the size of a brick should be taken as 220 mm x 110 mm x 75 mm.</w:t>
            </w: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Use your discretion where dimensions and/or details have been omitted.</w:t>
            </w: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</w:p>
          <w:p w:rsidR="003C0BEE" w:rsidRPr="005E72C4" w:rsidRDefault="003C0BEE" w:rsidP="003C0BEE">
            <w:pPr>
              <w:pStyle w:val="BodyText"/>
              <w:tabs>
                <w:tab w:val="right" w:pos="8289"/>
              </w:tabs>
              <w:rPr>
                <w:b w:val="0"/>
                <w:bCs w:val="0"/>
                <w:sz w:val="24"/>
              </w:rPr>
            </w:pPr>
            <w:r w:rsidRPr="005E72C4">
              <w:rPr>
                <w:b w:val="0"/>
                <w:bCs w:val="0"/>
                <w:sz w:val="24"/>
              </w:rPr>
              <w:t>Non-programmable pocket calculators may be used.</w:t>
            </w:r>
          </w:p>
          <w:p w:rsidR="003C0BEE" w:rsidRPr="005E72C4" w:rsidRDefault="003C0BEE" w:rsidP="003C0BEE">
            <w:pPr>
              <w:pStyle w:val="BodyText"/>
              <w:tabs>
                <w:tab w:val="right" w:pos="8289"/>
              </w:tabs>
              <w:rPr>
                <w:b w:val="0"/>
                <w:bCs w:val="0"/>
              </w:rPr>
            </w:pPr>
          </w:p>
          <w:p w:rsidR="003C0BEE" w:rsidRPr="005E72C4" w:rsidRDefault="003C0BEE" w:rsidP="003C0BEE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Answer QUESTION 4.1, QUESTION 4.2, QUESTION 4.4 and QUESTION 5.2 on answer sheets A to D.</w:t>
            </w:r>
          </w:p>
        </w:tc>
        <w:tc>
          <w:tcPr>
            <w:tcW w:w="709" w:type="dxa"/>
          </w:tcPr>
          <w:p w:rsidR="003C0BEE" w:rsidRPr="005E72C4" w:rsidRDefault="003C0BEE" w:rsidP="00660888">
            <w:pPr>
              <w:spacing w:line="480" w:lineRule="auto"/>
              <w:rPr>
                <w:rFonts w:ascii="Arial" w:hAnsi="Arial"/>
              </w:rPr>
            </w:pPr>
          </w:p>
        </w:tc>
      </w:tr>
    </w:tbl>
    <w:p w:rsidR="00822ADB" w:rsidRPr="005E72C4" w:rsidRDefault="00822ADB" w:rsidP="00822ADB">
      <w:pPr>
        <w:pStyle w:val="Header"/>
        <w:tabs>
          <w:tab w:val="clear" w:pos="4153"/>
          <w:tab w:val="clear" w:pos="8306"/>
        </w:tabs>
        <w:rPr>
          <w:rFonts w:ascii="Arial" w:hAnsi="Arial"/>
        </w:rPr>
      </w:pPr>
    </w:p>
    <w:p w:rsidR="00B30B4B" w:rsidRPr="005E72C4" w:rsidRDefault="00B30B4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 w:rsidP="00822ADB">
      <w:pPr>
        <w:rPr>
          <w:rFonts w:ascii="Arial" w:hAnsi="Arial"/>
        </w:rPr>
      </w:pPr>
    </w:p>
    <w:p w:rsidR="003C0BEE" w:rsidRPr="005E72C4" w:rsidRDefault="003C0BEE" w:rsidP="00822ADB">
      <w:pPr>
        <w:rPr>
          <w:rFonts w:ascii="Arial" w:hAnsi="Arial"/>
        </w:rPr>
      </w:pPr>
    </w:p>
    <w:p w:rsidR="003C0BEE" w:rsidRPr="005E72C4" w:rsidRDefault="003C0BEE" w:rsidP="00822ADB">
      <w:pPr>
        <w:rPr>
          <w:rFonts w:ascii="Arial" w:hAnsi="Arial"/>
          <w:sz w:val="16"/>
          <w:szCs w:val="16"/>
        </w:rPr>
      </w:pPr>
    </w:p>
    <w:tbl>
      <w:tblPr>
        <w:tblW w:w="10031" w:type="dxa"/>
        <w:tblBorders>
          <w:insideH w:val="single" w:sz="4" w:space="0" w:color="auto"/>
        </w:tblBorders>
        <w:tblLayout w:type="fixed"/>
        <w:tblLook w:val="0000"/>
      </w:tblPr>
      <w:tblGrid>
        <w:gridCol w:w="9180"/>
        <w:gridCol w:w="851"/>
      </w:tblGrid>
      <w:tr w:rsidR="003C0BEE" w:rsidRPr="005E72C4" w:rsidTr="003C0BEE">
        <w:tc>
          <w:tcPr>
            <w:tcW w:w="9180" w:type="dxa"/>
          </w:tcPr>
          <w:p w:rsidR="003C0BEE" w:rsidRPr="005E72C4" w:rsidRDefault="003C0BEE" w:rsidP="00660888">
            <w:pPr>
              <w:tabs>
                <w:tab w:val="right" w:pos="9213"/>
              </w:tabs>
              <w:jc w:val="both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QUESTION 1</w:t>
            </w:r>
          </w:p>
        </w:tc>
        <w:tc>
          <w:tcPr>
            <w:tcW w:w="851" w:type="dxa"/>
          </w:tcPr>
          <w:p w:rsidR="003C0BEE" w:rsidRPr="005E72C4" w:rsidRDefault="003C0BEE" w:rsidP="00660888">
            <w:pPr>
              <w:rPr>
                <w:rFonts w:ascii="Arial" w:hAnsi="Arial"/>
                <w:b/>
                <w:bCs/>
              </w:rPr>
            </w:pPr>
          </w:p>
        </w:tc>
      </w:tr>
    </w:tbl>
    <w:p w:rsidR="00822ADB" w:rsidRPr="005E72C4" w:rsidRDefault="00822ADB" w:rsidP="00822ADB">
      <w:pPr>
        <w:rPr>
          <w:rFonts w:ascii="Arial" w:hAnsi="Arial"/>
          <w:sz w:val="16"/>
          <w:szCs w:val="16"/>
        </w:rPr>
      </w:pPr>
    </w:p>
    <w:tbl>
      <w:tblPr>
        <w:tblW w:w="10031" w:type="dxa"/>
        <w:tblLook w:val="0000"/>
      </w:tblPr>
      <w:tblGrid>
        <w:gridCol w:w="675"/>
        <w:gridCol w:w="851"/>
        <w:gridCol w:w="1559"/>
        <w:gridCol w:w="6095"/>
        <w:gridCol w:w="851"/>
      </w:tblGrid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1.1</w:t>
            </w:r>
          </w:p>
        </w:tc>
        <w:tc>
          <w:tcPr>
            <w:tcW w:w="8505" w:type="dxa"/>
            <w:gridSpan w:val="3"/>
          </w:tcPr>
          <w:p w:rsidR="00822ADB" w:rsidRPr="005E72C4" w:rsidRDefault="00626BB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Answer the following questions with regard to the joint below</w:t>
            </w:r>
            <w:r w:rsidR="00822ADB" w:rsidRPr="005E72C4">
              <w:rPr>
                <w:rFonts w:ascii="Arial" w:hAnsi="Arial"/>
              </w:rPr>
              <w:t>: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1.1.1</w:t>
            </w:r>
          </w:p>
        </w:tc>
        <w:tc>
          <w:tcPr>
            <w:tcW w:w="7654" w:type="dxa"/>
            <w:gridSpan w:val="2"/>
          </w:tcPr>
          <w:p w:rsidR="00822ADB" w:rsidRPr="005E72C4" w:rsidRDefault="00626BB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What is the joint called</w:t>
            </w:r>
            <w:r w:rsidR="00822ADB" w:rsidRPr="005E72C4">
              <w:rPr>
                <w:rFonts w:ascii="Arial" w:hAnsi="Arial"/>
              </w:rPr>
              <w:t>?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1.1.2</w:t>
            </w:r>
          </w:p>
        </w:tc>
        <w:tc>
          <w:tcPr>
            <w:tcW w:w="7654" w:type="dxa"/>
            <w:gridSpan w:val="2"/>
          </w:tcPr>
          <w:p w:rsidR="00822ADB" w:rsidRPr="005E72C4" w:rsidRDefault="00822ADB" w:rsidP="00A97CAC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Identif</w:t>
            </w:r>
            <w:r w:rsidR="00626BB7" w:rsidRPr="005E72C4">
              <w:rPr>
                <w:rFonts w:ascii="Arial" w:hAnsi="Arial"/>
              </w:rPr>
              <w:t>y the parts</w:t>
            </w:r>
            <w:r w:rsidRPr="005E72C4">
              <w:rPr>
                <w:rFonts w:ascii="Arial" w:hAnsi="Arial"/>
              </w:rPr>
              <w:t xml:space="preserve"> 1.1</w:t>
            </w:r>
            <w:r w:rsidR="00A97CAC" w:rsidRPr="005E72C4">
              <w:rPr>
                <w:rFonts w:ascii="Arial" w:hAnsi="Arial"/>
              </w:rPr>
              <w:t xml:space="preserve"> </w:t>
            </w:r>
            <w:r w:rsidRPr="005E72C4">
              <w:rPr>
                <w:rFonts w:ascii="Arial" w:hAnsi="Arial"/>
              </w:rPr>
              <w:t xml:space="preserve">A </w:t>
            </w:r>
            <w:r w:rsidR="00626BB7" w:rsidRPr="005E72C4">
              <w:rPr>
                <w:rFonts w:ascii="Arial" w:hAnsi="Arial"/>
              </w:rPr>
              <w:t>and</w:t>
            </w:r>
            <w:r w:rsidRPr="005E72C4">
              <w:rPr>
                <w:rFonts w:ascii="Arial" w:hAnsi="Arial"/>
              </w:rPr>
              <w:t xml:space="preserve"> 1.1</w:t>
            </w:r>
            <w:r w:rsidR="00A97CAC" w:rsidRPr="005E72C4">
              <w:rPr>
                <w:rFonts w:ascii="Arial" w:hAnsi="Arial"/>
              </w:rPr>
              <w:t xml:space="preserve"> </w:t>
            </w:r>
            <w:r w:rsidRPr="005E72C4">
              <w:rPr>
                <w:rFonts w:ascii="Arial" w:hAnsi="Arial"/>
              </w:rPr>
              <w:t>B.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1.1.3</w:t>
            </w:r>
          </w:p>
        </w:tc>
        <w:tc>
          <w:tcPr>
            <w:tcW w:w="7654" w:type="dxa"/>
            <w:gridSpan w:val="2"/>
          </w:tcPr>
          <w:p w:rsidR="00822ADB" w:rsidRPr="005E72C4" w:rsidRDefault="00626BB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Where is this joint </w:t>
            </w:r>
            <w:r w:rsidR="00220F4D" w:rsidRPr="005E72C4">
              <w:rPr>
                <w:rFonts w:ascii="Arial" w:hAnsi="Arial"/>
              </w:rPr>
              <w:t>usually</w:t>
            </w:r>
            <w:r w:rsidRPr="005E72C4">
              <w:rPr>
                <w:rFonts w:ascii="Arial" w:hAnsi="Arial"/>
              </w:rPr>
              <w:t xml:space="preserve"> used</w:t>
            </w:r>
            <w:r w:rsidR="00822ADB" w:rsidRPr="005E72C4">
              <w:rPr>
                <w:rFonts w:ascii="Arial" w:hAnsi="Arial"/>
              </w:rPr>
              <w:t>?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022B87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</w:t>
            </w:r>
            <w:r w:rsidR="00022B87" w:rsidRPr="005E72C4">
              <w:rPr>
                <w:rFonts w:ascii="Arial" w:hAnsi="Arial"/>
              </w:rPr>
              <w:t>2</w:t>
            </w:r>
            <w:r w:rsidRPr="005E72C4">
              <w:rPr>
                <w:rFonts w:ascii="Arial" w:hAnsi="Arial"/>
              </w:rPr>
              <w:t>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2410" w:type="dxa"/>
            <w:gridSpan w:val="2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609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9633E3" w:rsidP="00660888">
            <w:pPr>
              <w:rPr>
                <w:rFonts w:ascii="Arial" w:hAnsi="Arial"/>
              </w:rPr>
            </w:pPr>
            <w:r w:rsidRPr="009633E3">
              <w:rPr>
                <w:rFonts w:ascii="Arial" w:hAnsi="Arial"/>
              </w:rPr>
              <w:pict>
                <v:shape id="_x0000_s4190" type="#_x0000_t75" style="position:absolute;margin-left:.2pt;margin-top:-.55pt;width:253.55pt;height:217.55pt;z-index:-6">
                  <v:imagedata r:id="rId10" o:title=""/>
                </v:shape>
                <o:OLEObject Type="Embed" ProgID="PBrush" ShapeID="_x0000_s4190" DrawAspect="Content" ObjectID="_1307880780" r:id="rId11"/>
              </w:pict>
            </w: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                                           1.1</w:t>
            </w:r>
            <w:r w:rsidR="00022B87" w:rsidRPr="005E72C4">
              <w:rPr>
                <w:rFonts w:ascii="Arial" w:hAnsi="Arial"/>
              </w:rPr>
              <w:t xml:space="preserve"> </w:t>
            </w:r>
            <w:r w:rsidRPr="005E72C4">
              <w:rPr>
                <w:rFonts w:ascii="Arial" w:hAnsi="Arial"/>
              </w:rPr>
              <w:t>A               1.1</w:t>
            </w:r>
            <w:r w:rsidR="00022B87" w:rsidRPr="005E72C4">
              <w:rPr>
                <w:rFonts w:ascii="Arial" w:hAnsi="Arial"/>
              </w:rPr>
              <w:t xml:space="preserve"> </w:t>
            </w:r>
            <w:r w:rsidRPr="005E72C4">
              <w:rPr>
                <w:rFonts w:ascii="Arial" w:hAnsi="Arial"/>
              </w:rPr>
              <w:t>B</w:t>
            </w:r>
          </w:p>
          <w:p w:rsidR="00822ADB" w:rsidRPr="005E72C4" w:rsidRDefault="009633E3" w:rsidP="00660888">
            <w:pPr>
              <w:rPr>
                <w:rFonts w:ascii="Arial" w:hAnsi="Arial"/>
              </w:rPr>
            </w:pPr>
            <w:r w:rsidRPr="009633E3">
              <w:rPr>
                <w:rFonts w:ascii="Arial" w:hAnsi="Arial"/>
              </w:rPr>
              <w:pict>
                <v:shape id="_x0000_s4189" style="position:absolute;margin-left:174.4pt;margin-top:2.9pt;width:79.8pt;height:42.2pt;z-index:2;mso-position-horizontal:absolute;mso-position-vertical:absolute" coordsize="1596,741" path="m,741l456,,1596,e" filled="f" strokeweight="1pt">
                  <v:stroke startarrow="open" startarrowwidth="narrow" startarrowlength="long"/>
                  <v:path arrowok="t"/>
                </v:shape>
              </w:pict>
            </w:r>
            <w:r w:rsidRPr="009633E3">
              <w:rPr>
                <w:rFonts w:ascii="Arial" w:hAnsi="Arial"/>
              </w:rPr>
              <w:pict>
                <v:polyline id="_x0000_s4191" style="position:absolute;z-index:3;mso-position-horizontal:absolute;mso-position-vertical:absolute" points="130.75pt,36.15pt,130.75pt,1.95pt,176.35pt,1.95pt" coordsize="912,684" filled="f" strokeweight="1pt">
                  <v:stroke startarrow="open" startarrowwidth="narrow" startarrowlength="long"/>
                  <v:path arrowok="t"/>
                </v:polyline>
              </w:pict>
            </w: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1.2</w:t>
            </w:r>
          </w:p>
        </w:tc>
        <w:tc>
          <w:tcPr>
            <w:tcW w:w="8505" w:type="dxa"/>
            <w:gridSpan w:val="3"/>
          </w:tcPr>
          <w:p w:rsidR="00822ADB" w:rsidRPr="005E72C4" w:rsidRDefault="00B60814" w:rsidP="003C0BEE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The height and placing of </w:t>
            </w:r>
            <w:r w:rsidR="00A97CAC" w:rsidRPr="005E72C4">
              <w:rPr>
                <w:rFonts w:ascii="Arial" w:hAnsi="Arial"/>
              </w:rPr>
              <w:t>workspace</w:t>
            </w:r>
            <w:r w:rsidRPr="005E72C4">
              <w:rPr>
                <w:rFonts w:ascii="Arial" w:hAnsi="Arial"/>
              </w:rPr>
              <w:t xml:space="preserve"> and storage of kitchen cupboards are important.</w:t>
            </w:r>
            <w:r w:rsidR="003C0BEE" w:rsidRPr="005E72C4">
              <w:rPr>
                <w:rFonts w:ascii="Arial" w:hAnsi="Arial"/>
              </w:rPr>
              <w:t xml:space="preserve">  </w:t>
            </w:r>
            <w:r w:rsidR="00380707" w:rsidRPr="005E72C4">
              <w:rPr>
                <w:rFonts w:ascii="Arial" w:hAnsi="Arial"/>
              </w:rPr>
              <w:t xml:space="preserve">FIGURE </w:t>
            </w:r>
            <w:r w:rsidR="00822ADB" w:rsidRPr="005E72C4">
              <w:rPr>
                <w:rFonts w:ascii="Arial" w:hAnsi="Arial"/>
              </w:rPr>
              <w:t xml:space="preserve"> 1.2 </w:t>
            </w:r>
            <w:r w:rsidRPr="005E72C4">
              <w:rPr>
                <w:rFonts w:ascii="Arial" w:hAnsi="Arial"/>
              </w:rPr>
              <w:t>shows a kitchen cupboard construction.</w:t>
            </w:r>
            <w:r w:rsidR="003C0BEE" w:rsidRPr="005E72C4">
              <w:rPr>
                <w:rFonts w:ascii="Arial" w:hAnsi="Arial"/>
              </w:rPr>
              <w:t xml:space="preserve">  </w:t>
            </w:r>
            <w:r w:rsidR="00822ADB" w:rsidRPr="005E72C4">
              <w:rPr>
                <w:rFonts w:ascii="Arial" w:hAnsi="Arial"/>
              </w:rPr>
              <w:t>Identif</w:t>
            </w:r>
            <w:r w:rsidRPr="005E72C4">
              <w:rPr>
                <w:rFonts w:ascii="Arial" w:hAnsi="Arial"/>
              </w:rPr>
              <w:t xml:space="preserve">y parts </w:t>
            </w:r>
            <w:r w:rsidR="00822ADB" w:rsidRPr="005E72C4">
              <w:rPr>
                <w:rFonts w:ascii="Arial" w:hAnsi="Arial"/>
              </w:rPr>
              <w:t xml:space="preserve">A </w:t>
            </w:r>
            <w:r w:rsidRPr="005E72C4">
              <w:rPr>
                <w:rFonts w:ascii="Arial" w:hAnsi="Arial"/>
              </w:rPr>
              <w:t>to</w:t>
            </w:r>
            <w:r w:rsidR="00822ADB" w:rsidRPr="005E72C4">
              <w:rPr>
                <w:rFonts w:ascii="Arial" w:hAnsi="Arial"/>
              </w:rPr>
              <w:t xml:space="preserve"> E </w:t>
            </w:r>
            <w:r w:rsidRPr="005E72C4">
              <w:rPr>
                <w:rFonts w:ascii="Arial" w:hAnsi="Arial"/>
              </w:rPr>
              <w:t>under the following headings: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822ADB" w:rsidRPr="005E72C4" w:rsidRDefault="009B304C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Comfortable height for use when standing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822ADB" w:rsidRPr="005E72C4" w:rsidRDefault="009B304C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Easy-access storage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822ADB" w:rsidRPr="005E72C4" w:rsidRDefault="009B304C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Seldom used storage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380707" w:rsidRPr="005E72C4" w:rsidTr="003C0BEE">
        <w:tc>
          <w:tcPr>
            <w:tcW w:w="675" w:type="dxa"/>
          </w:tcPr>
          <w:p w:rsidR="00380707" w:rsidRPr="005E72C4" w:rsidRDefault="0038070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380707" w:rsidRPr="005E72C4" w:rsidRDefault="0038070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380707" w:rsidRPr="005E72C4" w:rsidRDefault="0038070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Frequently used storage</w:t>
            </w:r>
          </w:p>
        </w:tc>
        <w:tc>
          <w:tcPr>
            <w:tcW w:w="851" w:type="dxa"/>
            <w:vAlign w:val="bottom"/>
          </w:tcPr>
          <w:p w:rsidR="00380707" w:rsidRPr="005E72C4" w:rsidRDefault="00380707" w:rsidP="00380707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(5)</w:t>
            </w:r>
          </w:p>
        </w:tc>
      </w:tr>
      <w:tr w:rsidR="00380707" w:rsidRPr="005E72C4" w:rsidTr="003C0BEE">
        <w:tc>
          <w:tcPr>
            <w:tcW w:w="675" w:type="dxa"/>
          </w:tcPr>
          <w:p w:rsidR="00380707" w:rsidRPr="005E72C4" w:rsidRDefault="00380707" w:rsidP="00660888">
            <w:pPr>
              <w:rPr>
                <w:rFonts w:ascii="Arial" w:hAnsi="Arial"/>
              </w:rPr>
            </w:pPr>
          </w:p>
        </w:tc>
        <w:tc>
          <w:tcPr>
            <w:tcW w:w="8505" w:type="dxa"/>
            <w:gridSpan w:val="3"/>
          </w:tcPr>
          <w:p w:rsidR="00380707" w:rsidRPr="005E72C4" w:rsidRDefault="009633E3" w:rsidP="00660888">
            <w:pPr>
              <w:rPr>
                <w:rFonts w:ascii="Arial" w:hAnsi="Arial"/>
              </w:rPr>
            </w:pPr>
            <w:r w:rsidRPr="009633E3">
              <w:rPr>
                <w:rFonts w:ascii="Arial" w:hAnsi="Arial"/>
              </w:rPr>
              <w:pict>
                <v:group id="_x0000_s4285" style="position:absolute;margin-left:211.25pt;margin-top:13.55pt;width:82.65pt;height:217.9pt;z-index:-2;mso-position-horizontal-relative:text;mso-position-vertical-relative:text" coordorigin="6307,9270" coordsize="1653,4358">
                  <v:rect id="_x0000_s4286" style="position:absolute;left:7098;top:9270;width:855;height:1254"/>
                  <v:rect id="_x0000_s4287" style="position:absolute;left:6475;top:11396;width:1482;height:2109"/>
                  <v:line id="_x0000_s4288" style="position:absolute" from="6477,12289" to="7959,12289"/>
                  <v:line id="_x0000_s4289" style="position:absolute;flip:y" from="7960,10532" to="7960,11382"/>
                  <v:line id="_x0000_s4290" style="position:absolute" from="7087,9305" to="7942,9305"/>
                  <v:line id="_x0000_s4291" style="position:absolute" from="6307,11398" to="7951,11398" strokeweight="3pt"/>
                  <v:rect id="_x0000_s4292" style="position:absolute;left:6533;top:13514;width:1425;height:114"/>
                </v:group>
              </w:pict>
            </w:r>
          </w:p>
          <w:p w:rsidR="00380707" w:rsidRPr="005E72C4" w:rsidRDefault="0038070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                                                                        </w:t>
            </w: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</w:rPr>
              <w:t xml:space="preserve">                                                                             </w:t>
            </w:r>
            <w:r w:rsidRPr="005E72C4">
              <w:rPr>
                <w:rFonts w:ascii="Arial" w:hAnsi="Arial"/>
                <w:b/>
              </w:rPr>
              <w:t>1.2</w:t>
            </w:r>
            <w:r w:rsidR="00022B87" w:rsidRPr="005E72C4">
              <w:rPr>
                <w:rFonts w:ascii="Arial" w:hAnsi="Arial"/>
                <w:b/>
              </w:rPr>
              <w:t xml:space="preserve"> </w:t>
            </w:r>
            <w:r w:rsidRPr="005E72C4">
              <w:rPr>
                <w:rFonts w:ascii="Arial" w:hAnsi="Arial"/>
                <w:b/>
              </w:rPr>
              <w:t>A</w:t>
            </w:r>
          </w:p>
          <w:p w:rsidR="00380707" w:rsidRPr="005E72C4" w:rsidRDefault="009633E3" w:rsidP="00660888">
            <w:pPr>
              <w:rPr>
                <w:rFonts w:ascii="Arial" w:hAnsi="Arial"/>
                <w:b/>
              </w:rPr>
            </w:pPr>
            <w:r w:rsidRPr="009633E3">
              <w:rPr>
                <w:rFonts w:ascii="Arial" w:hAnsi="Arial"/>
                <w:b/>
              </w:rPr>
              <w:pict>
                <v:line id="_x0000_s4284" style="position:absolute;z-index:27" from="250.9pt,3.25pt" to="293.65pt,3.25pt"/>
              </w:pict>
            </w: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 xml:space="preserve">                                                                             1.2</w:t>
            </w:r>
            <w:r w:rsidR="00022B87" w:rsidRPr="005E72C4">
              <w:rPr>
                <w:rFonts w:ascii="Arial" w:hAnsi="Arial"/>
                <w:b/>
              </w:rPr>
              <w:t xml:space="preserve"> </w:t>
            </w:r>
            <w:r w:rsidRPr="005E72C4">
              <w:rPr>
                <w:rFonts w:ascii="Arial" w:hAnsi="Arial"/>
                <w:b/>
              </w:rPr>
              <w:t xml:space="preserve">B </w:t>
            </w: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 xml:space="preserve">                                                                             1.2</w:t>
            </w:r>
            <w:r w:rsidR="00022B87" w:rsidRPr="005E72C4">
              <w:rPr>
                <w:rFonts w:ascii="Arial" w:hAnsi="Arial"/>
                <w:b/>
              </w:rPr>
              <w:t xml:space="preserve"> </w:t>
            </w:r>
            <w:r w:rsidRPr="005E72C4">
              <w:rPr>
                <w:rFonts w:ascii="Arial" w:hAnsi="Arial"/>
                <w:b/>
              </w:rPr>
              <w:t>C</w:t>
            </w: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 xml:space="preserve">                                                                             1.2</w:t>
            </w:r>
            <w:r w:rsidR="00022B87" w:rsidRPr="005E72C4">
              <w:rPr>
                <w:rFonts w:ascii="Arial" w:hAnsi="Arial"/>
                <w:b/>
              </w:rPr>
              <w:t xml:space="preserve"> </w:t>
            </w:r>
            <w:r w:rsidRPr="005E72C4">
              <w:rPr>
                <w:rFonts w:ascii="Arial" w:hAnsi="Arial"/>
                <w:b/>
              </w:rPr>
              <w:t xml:space="preserve">D </w:t>
            </w: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</w:p>
          <w:p w:rsidR="00380707" w:rsidRPr="005E72C4" w:rsidRDefault="00380707" w:rsidP="00660888">
            <w:pPr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 xml:space="preserve">                                                                             1 2 E</w:t>
            </w:r>
          </w:p>
          <w:p w:rsidR="00380707" w:rsidRPr="005E72C4" w:rsidRDefault="00380707" w:rsidP="00660888">
            <w:pPr>
              <w:rPr>
                <w:rFonts w:ascii="Arial" w:hAnsi="Arial"/>
              </w:rPr>
            </w:pPr>
          </w:p>
          <w:p w:rsidR="00380707" w:rsidRPr="005E72C4" w:rsidRDefault="00380707" w:rsidP="00660888">
            <w:pPr>
              <w:rPr>
                <w:rFonts w:ascii="Arial" w:hAnsi="Arial"/>
              </w:rPr>
            </w:pPr>
          </w:p>
          <w:p w:rsidR="00380707" w:rsidRPr="005E72C4" w:rsidRDefault="00380707" w:rsidP="00660888">
            <w:pPr>
              <w:rPr>
                <w:rFonts w:ascii="Arial" w:hAnsi="Arial"/>
              </w:rPr>
            </w:pPr>
          </w:p>
          <w:p w:rsidR="00380707" w:rsidRPr="005E72C4" w:rsidRDefault="00380707" w:rsidP="002D592B">
            <w:pPr>
              <w:jc w:val="center"/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>FIGURE  1.2</w:t>
            </w:r>
          </w:p>
        </w:tc>
        <w:tc>
          <w:tcPr>
            <w:tcW w:w="851" w:type="dxa"/>
            <w:vAlign w:val="bottom"/>
          </w:tcPr>
          <w:p w:rsidR="00380707" w:rsidRPr="005E72C4" w:rsidRDefault="00380707" w:rsidP="00660888">
            <w:pPr>
              <w:jc w:val="right"/>
              <w:rPr>
                <w:rFonts w:ascii="Arial" w:hAnsi="Arial"/>
              </w:rPr>
            </w:pPr>
          </w:p>
        </w:tc>
      </w:tr>
    </w:tbl>
    <w:p w:rsidR="003C0BEE" w:rsidRPr="005E72C4" w:rsidRDefault="003C0BEE">
      <w:pPr>
        <w:rPr>
          <w:rFonts w:ascii="Arial" w:hAnsi="Arial"/>
        </w:rPr>
      </w:pPr>
    </w:p>
    <w:tbl>
      <w:tblPr>
        <w:tblW w:w="10031" w:type="dxa"/>
        <w:tblLook w:val="0000"/>
      </w:tblPr>
      <w:tblGrid>
        <w:gridCol w:w="675"/>
        <w:gridCol w:w="851"/>
        <w:gridCol w:w="7654"/>
        <w:gridCol w:w="851"/>
      </w:tblGrid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1.3</w:t>
            </w:r>
          </w:p>
        </w:tc>
        <w:tc>
          <w:tcPr>
            <w:tcW w:w="8505" w:type="dxa"/>
            <w:gridSpan w:val="2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N</w:t>
            </w:r>
            <w:r w:rsidR="009B304C" w:rsidRPr="005E72C4">
              <w:rPr>
                <w:rFonts w:ascii="Arial" w:hAnsi="Arial"/>
              </w:rPr>
              <w:t xml:space="preserve">ame FOUR purposes of </w:t>
            </w:r>
            <w:r w:rsidR="00A97CAC" w:rsidRPr="005E72C4">
              <w:rPr>
                <w:rFonts w:ascii="Arial" w:hAnsi="Arial"/>
              </w:rPr>
              <w:t>woodwork</w:t>
            </w:r>
            <w:r w:rsidR="009B304C" w:rsidRPr="005E72C4">
              <w:rPr>
                <w:rFonts w:ascii="Arial" w:hAnsi="Arial"/>
              </w:rPr>
              <w:t xml:space="preserve"> joints.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(4)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1.4</w:t>
            </w:r>
          </w:p>
        </w:tc>
        <w:tc>
          <w:tcPr>
            <w:tcW w:w="8505" w:type="dxa"/>
            <w:gridSpan w:val="2"/>
          </w:tcPr>
          <w:p w:rsidR="00822ADB" w:rsidRPr="005E72C4" w:rsidRDefault="009B304C" w:rsidP="00022B87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Joints used in </w:t>
            </w:r>
            <w:r w:rsidR="001D44F7" w:rsidRPr="005E72C4">
              <w:rPr>
                <w:rFonts w:ascii="Arial" w:hAnsi="Arial"/>
              </w:rPr>
              <w:t xml:space="preserve">cabinet work may classified in </w:t>
            </w:r>
            <w:r w:rsidR="00022B87" w:rsidRPr="005E72C4">
              <w:rPr>
                <w:rFonts w:ascii="Arial" w:hAnsi="Arial"/>
              </w:rPr>
              <w:t>FIVE</w:t>
            </w:r>
            <w:r w:rsidR="001D44F7" w:rsidRPr="005E72C4">
              <w:rPr>
                <w:rFonts w:ascii="Arial" w:hAnsi="Arial"/>
              </w:rPr>
              <w:t xml:space="preserve"> main groups: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05" w:type="dxa"/>
            <w:gridSpan w:val="2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1D44F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Widening joints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1D44F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Lengthening joints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1D44F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Corner joints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1D44F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Housed joints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1D44F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Framing joints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05" w:type="dxa"/>
            <w:gridSpan w:val="2"/>
          </w:tcPr>
          <w:p w:rsidR="00822ADB" w:rsidRPr="005E72C4" w:rsidRDefault="00822ADB" w:rsidP="00022B87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Identif</w:t>
            </w:r>
            <w:r w:rsidR="001D44F7" w:rsidRPr="005E72C4">
              <w:rPr>
                <w:rFonts w:ascii="Arial" w:hAnsi="Arial"/>
              </w:rPr>
              <w:t xml:space="preserve">y each of the following joints as </w:t>
            </w:r>
            <w:r w:rsidR="00022B87" w:rsidRPr="005E72C4">
              <w:rPr>
                <w:rFonts w:ascii="Arial" w:hAnsi="Arial"/>
              </w:rPr>
              <w:t>ONE of the above-</w:t>
            </w:r>
            <w:r w:rsidR="001D44F7" w:rsidRPr="005E72C4">
              <w:rPr>
                <w:rFonts w:ascii="Arial" w:hAnsi="Arial"/>
              </w:rPr>
              <w:t>mentioned main groups</w:t>
            </w:r>
            <w:r w:rsidRPr="005E72C4">
              <w:rPr>
                <w:rFonts w:ascii="Arial" w:hAnsi="Arial"/>
              </w:rPr>
              <w:t>: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1.4.1</w:t>
            </w:r>
          </w:p>
        </w:tc>
        <w:tc>
          <w:tcPr>
            <w:tcW w:w="7654" w:type="dxa"/>
          </w:tcPr>
          <w:p w:rsidR="00822ADB" w:rsidRPr="005E72C4" w:rsidRDefault="00BD051F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Lapped dovetail joint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1.4.2</w:t>
            </w:r>
          </w:p>
        </w:tc>
        <w:tc>
          <w:tcPr>
            <w:tcW w:w="7654" w:type="dxa"/>
          </w:tcPr>
          <w:p w:rsidR="00822ADB" w:rsidRPr="005E72C4" w:rsidRDefault="00BD051F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Corner bridle joint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1.4.3</w:t>
            </w:r>
          </w:p>
        </w:tc>
        <w:tc>
          <w:tcPr>
            <w:tcW w:w="7654" w:type="dxa"/>
          </w:tcPr>
          <w:p w:rsidR="00822ADB" w:rsidRPr="005E72C4" w:rsidRDefault="00BD051F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Corner half-lapped joint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1.4.4</w:t>
            </w:r>
          </w:p>
        </w:tc>
        <w:tc>
          <w:tcPr>
            <w:tcW w:w="7654" w:type="dxa"/>
          </w:tcPr>
          <w:p w:rsidR="00822ADB" w:rsidRPr="005E72C4" w:rsidRDefault="00BD051F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Mortise and tenon joint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1.4.5</w:t>
            </w:r>
          </w:p>
        </w:tc>
        <w:tc>
          <w:tcPr>
            <w:tcW w:w="7654" w:type="dxa"/>
          </w:tcPr>
          <w:p w:rsidR="00822ADB" w:rsidRPr="005E72C4" w:rsidRDefault="00BD051F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Rubbed joint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1.4.6</w:t>
            </w:r>
          </w:p>
        </w:tc>
        <w:tc>
          <w:tcPr>
            <w:tcW w:w="7654" w:type="dxa"/>
          </w:tcPr>
          <w:p w:rsidR="00822ADB" w:rsidRPr="005E72C4" w:rsidRDefault="00BD051F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Finger joint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05" w:type="dxa"/>
            <w:gridSpan w:val="2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1.5</w:t>
            </w:r>
          </w:p>
        </w:tc>
        <w:tc>
          <w:tcPr>
            <w:tcW w:w="8505" w:type="dxa"/>
            <w:gridSpan w:val="2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N</w:t>
            </w:r>
            <w:r w:rsidR="00BD051F" w:rsidRPr="005E72C4">
              <w:rPr>
                <w:rFonts w:ascii="Arial" w:hAnsi="Arial"/>
              </w:rPr>
              <w:t>ame FOUR purposes of good occupational housekeeping.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(4)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1.6</w:t>
            </w:r>
          </w:p>
        </w:tc>
        <w:tc>
          <w:tcPr>
            <w:tcW w:w="8505" w:type="dxa"/>
            <w:gridSpan w:val="2"/>
          </w:tcPr>
          <w:p w:rsidR="00822ADB" w:rsidRPr="005E72C4" w:rsidRDefault="00BD051F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Describe the safety measure which is applicable to the following: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1.6.1</w:t>
            </w: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Pos</w:t>
            </w:r>
            <w:r w:rsidR="00BD7CB0" w:rsidRPr="005E72C4">
              <w:rPr>
                <w:rFonts w:ascii="Arial" w:hAnsi="Arial"/>
              </w:rPr>
              <w:t>ition of worker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1.6.2</w:t>
            </w:r>
          </w:p>
        </w:tc>
        <w:tc>
          <w:tcPr>
            <w:tcW w:w="7654" w:type="dxa"/>
          </w:tcPr>
          <w:p w:rsidR="00822ADB" w:rsidRPr="005E72C4" w:rsidRDefault="00BD7CB0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Stairs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1.6.3</w:t>
            </w:r>
          </w:p>
        </w:tc>
        <w:tc>
          <w:tcPr>
            <w:tcW w:w="7654" w:type="dxa"/>
          </w:tcPr>
          <w:p w:rsidR="00822ADB" w:rsidRPr="005E72C4" w:rsidRDefault="00E4052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Power supply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1.6.4</w:t>
            </w:r>
          </w:p>
        </w:tc>
        <w:tc>
          <w:tcPr>
            <w:tcW w:w="7654" w:type="dxa"/>
          </w:tcPr>
          <w:p w:rsidR="00822ADB" w:rsidRPr="005E72C4" w:rsidRDefault="00E4052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Carrying tools with sharp ends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1.6.5</w:t>
            </w: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H</w:t>
            </w:r>
            <w:r w:rsidR="00E40527" w:rsidRPr="005E72C4">
              <w:rPr>
                <w:rFonts w:ascii="Arial" w:hAnsi="Arial"/>
              </w:rPr>
              <w:t>eight of a stack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1.7</w:t>
            </w:r>
          </w:p>
        </w:tc>
        <w:tc>
          <w:tcPr>
            <w:tcW w:w="8505" w:type="dxa"/>
            <w:gridSpan w:val="2"/>
          </w:tcPr>
          <w:p w:rsidR="00822ADB" w:rsidRPr="005E72C4" w:rsidRDefault="00E4052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Name TWO uses of each of the following tools</w:t>
            </w:r>
            <w:r w:rsidR="00822ADB" w:rsidRPr="005E72C4">
              <w:rPr>
                <w:rFonts w:ascii="Arial" w:hAnsi="Arial"/>
              </w:rPr>
              <w:t>: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05" w:type="dxa"/>
            <w:gridSpan w:val="2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1.7.1</w:t>
            </w:r>
          </w:p>
        </w:tc>
        <w:tc>
          <w:tcPr>
            <w:tcW w:w="7654" w:type="dxa"/>
          </w:tcPr>
          <w:p w:rsidR="00822ADB" w:rsidRPr="005E72C4" w:rsidRDefault="00E4052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Square nosed shovel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1.7.2</w:t>
            </w:r>
          </w:p>
        </w:tc>
        <w:tc>
          <w:tcPr>
            <w:tcW w:w="7654" w:type="dxa"/>
          </w:tcPr>
          <w:p w:rsidR="00822ADB" w:rsidRPr="005E72C4" w:rsidRDefault="00E4052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Flat steel square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</w:p>
        </w:tc>
      </w:tr>
      <w:tr w:rsidR="00822ADB" w:rsidRPr="005E72C4" w:rsidTr="003C0BEE">
        <w:tc>
          <w:tcPr>
            <w:tcW w:w="675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822ADB" w:rsidRPr="005E72C4" w:rsidRDefault="00822AD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1.7.3</w:t>
            </w:r>
          </w:p>
        </w:tc>
        <w:tc>
          <w:tcPr>
            <w:tcW w:w="7654" w:type="dxa"/>
          </w:tcPr>
          <w:p w:rsidR="00822ADB" w:rsidRPr="005E72C4" w:rsidRDefault="00E4052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Chalk line</w:t>
            </w:r>
          </w:p>
        </w:tc>
        <w:tc>
          <w:tcPr>
            <w:tcW w:w="851" w:type="dxa"/>
            <w:vAlign w:val="bottom"/>
          </w:tcPr>
          <w:p w:rsidR="00822ADB" w:rsidRPr="005E72C4" w:rsidRDefault="00822ADB" w:rsidP="00660888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3C0BEE" w:rsidRPr="005E72C4" w:rsidTr="003C0BEE">
        <w:tc>
          <w:tcPr>
            <w:tcW w:w="675" w:type="dxa"/>
          </w:tcPr>
          <w:p w:rsidR="003C0BEE" w:rsidRPr="005E72C4" w:rsidRDefault="003C0BEE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3C0BEE" w:rsidRPr="005E72C4" w:rsidRDefault="003C0BEE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3C0BEE" w:rsidRPr="005E72C4" w:rsidRDefault="003C0BEE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3C0BEE" w:rsidRPr="005E72C4" w:rsidRDefault="003C0BEE" w:rsidP="00660888">
            <w:pPr>
              <w:jc w:val="right"/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>[40]</w:t>
            </w:r>
          </w:p>
        </w:tc>
      </w:tr>
    </w:tbl>
    <w:p w:rsidR="00822ADB" w:rsidRPr="005E72C4" w:rsidRDefault="00822ADB" w:rsidP="00822ADB">
      <w:pPr>
        <w:rPr>
          <w:rFonts w:ascii="Arial" w:hAnsi="Arial"/>
        </w:rPr>
      </w:pPr>
    </w:p>
    <w:p w:rsidR="00822ADB" w:rsidRPr="005E72C4" w:rsidRDefault="00822ADB" w:rsidP="00822ADB">
      <w:pPr>
        <w:rPr>
          <w:rFonts w:ascii="Arial" w:hAnsi="Arial"/>
        </w:rPr>
      </w:pPr>
    </w:p>
    <w:p w:rsidR="00822ADB" w:rsidRPr="005E72C4" w:rsidRDefault="00822ADB" w:rsidP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822ADB" w:rsidRPr="005E72C4" w:rsidRDefault="00822ADB">
      <w:pPr>
        <w:rPr>
          <w:rFonts w:ascii="Arial" w:hAnsi="Arial"/>
        </w:rPr>
      </w:pPr>
    </w:p>
    <w:p w:rsidR="002F6600" w:rsidRPr="005E72C4" w:rsidRDefault="002F6600" w:rsidP="006B09B3">
      <w:pPr>
        <w:rPr>
          <w:rFonts w:ascii="Arial" w:hAnsi="Arial"/>
        </w:rPr>
      </w:pPr>
    </w:p>
    <w:tbl>
      <w:tblPr>
        <w:tblW w:w="10031" w:type="dxa"/>
        <w:tblBorders>
          <w:insideH w:val="single" w:sz="4" w:space="0" w:color="auto"/>
        </w:tblBorders>
        <w:tblLayout w:type="fixed"/>
        <w:tblLook w:val="0000"/>
      </w:tblPr>
      <w:tblGrid>
        <w:gridCol w:w="9180"/>
        <w:gridCol w:w="851"/>
      </w:tblGrid>
      <w:tr w:rsidR="003C0BEE" w:rsidRPr="005E72C4" w:rsidTr="003C0BEE">
        <w:tc>
          <w:tcPr>
            <w:tcW w:w="9180" w:type="dxa"/>
          </w:tcPr>
          <w:p w:rsidR="003C0BEE" w:rsidRPr="005E72C4" w:rsidRDefault="003C0BEE" w:rsidP="00660888">
            <w:pPr>
              <w:tabs>
                <w:tab w:val="right" w:pos="9213"/>
              </w:tabs>
              <w:jc w:val="both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QUESTION 2</w:t>
            </w:r>
          </w:p>
        </w:tc>
        <w:tc>
          <w:tcPr>
            <w:tcW w:w="851" w:type="dxa"/>
          </w:tcPr>
          <w:p w:rsidR="003C0BEE" w:rsidRPr="005E72C4" w:rsidRDefault="003C0BEE" w:rsidP="00660888">
            <w:pPr>
              <w:rPr>
                <w:rFonts w:ascii="Arial" w:hAnsi="Arial"/>
                <w:b/>
                <w:bCs/>
              </w:rPr>
            </w:pPr>
          </w:p>
        </w:tc>
      </w:tr>
    </w:tbl>
    <w:p w:rsidR="005647A7" w:rsidRPr="005E72C4" w:rsidRDefault="005647A7" w:rsidP="005647A7">
      <w:pPr>
        <w:rPr>
          <w:rFonts w:ascii="Arial" w:hAnsi="Arial"/>
        </w:rPr>
      </w:pPr>
      <w:r w:rsidRPr="005E72C4">
        <w:rPr>
          <w:rFonts w:ascii="Arial" w:hAnsi="Arial"/>
        </w:rPr>
        <w:t> </w:t>
      </w:r>
    </w:p>
    <w:tbl>
      <w:tblPr>
        <w:tblW w:w="10031" w:type="dxa"/>
        <w:tblLook w:val="0000"/>
      </w:tblPr>
      <w:tblGrid>
        <w:gridCol w:w="675"/>
        <w:gridCol w:w="851"/>
        <w:gridCol w:w="7654"/>
        <w:gridCol w:w="851"/>
      </w:tblGrid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2.1</w:t>
            </w:r>
          </w:p>
        </w:tc>
        <w:tc>
          <w:tcPr>
            <w:tcW w:w="8505" w:type="dxa"/>
            <w:gridSpan w:val="2"/>
          </w:tcPr>
          <w:p w:rsidR="00507B3C" w:rsidRPr="005E72C4" w:rsidRDefault="00507B3C" w:rsidP="00507B3C">
            <w:pPr>
              <w:tabs>
                <w:tab w:val="center" w:pos="4261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A door opening of 1,2</w:t>
            </w:r>
            <w:r w:rsidR="00022B87" w:rsidRPr="005E72C4">
              <w:rPr>
                <w:rFonts w:ascii="Arial" w:hAnsi="Arial"/>
              </w:rPr>
              <w:t xml:space="preserve"> </w:t>
            </w:r>
            <w:r w:rsidRPr="005E72C4">
              <w:rPr>
                <w:rFonts w:ascii="Arial" w:hAnsi="Arial"/>
              </w:rPr>
              <w:t xml:space="preserve">m is to be finished off in a semi-circular arch with purpose made voussoirs. </w:t>
            </w:r>
            <w:r w:rsidR="003C0BEE" w:rsidRPr="005E72C4">
              <w:rPr>
                <w:rFonts w:ascii="Arial" w:hAnsi="Arial"/>
              </w:rPr>
              <w:t xml:space="preserve"> </w:t>
            </w:r>
            <w:r w:rsidRPr="005E72C4">
              <w:rPr>
                <w:rFonts w:ascii="Arial" w:hAnsi="Arial"/>
              </w:rPr>
              <w:t>Draw to a scale 1:10 the front view of the single arch showing the surrounding brickwork in stretcher bond.</w:t>
            </w:r>
          </w:p>
          <w:p w:rsidR="005647A7" w:rsidRPr="005E72C4" w:rsidRDefault="00507B3C" w:rsidP="00507B3C">
            <w:pPr>
              <w:tabs>
                <w:tab w:val="center" w:pos="4261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Name FIVE parts of the arch.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(12)</w:t>
            </w: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765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2.2</w:t>
            </w:r>
          </w:p>
        </w:tc>
        <w:tc>
          <w:tcPr>
            <w:tcW w:w="8505" w:type="dxa"/>
            <w:gridSpan w:val="2"/>
          </w:tcPr>
          <w:p w:rsidR="005647A7" w:rsidRPr="005E72C4" w:rsidRDefault="00507B3C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Discuss the following requirements which are applicable to formwork to </w:t>
            </w:r>
            <w:r w:rsidR="00B20EF8" w:rsidRPr="005E72C4">
              <w:rPr>
                <w:rFonts w:ascii="Arial" w:hAnsi="Arial"/>
              </w:rPr>
              <w:t>ens</w:t>
            </w:r>
            <w:r w:rsidRPr="005E72C4">
              <w:rPr>
                <w:rFonts w:ascii="Arial" w:hAnsi="Arial"/>
              </w:rPr>
              <w:t xml:space="preserve">ure </w:t>
            </w:r>
            <w:r w:rsidR="00380707" w:rsidRPr="005E72C4">
              <w:rPr>
                <w:rFonts w:ascii="Arial" w:hAnsi="Arial"/>
              </w:rPr>
              <w:t>its</w:t>
            </w:r>
            <w:r w:rsidRPr="005E72C4">
              <w:rPr>
                <w:rFonts w:ascii="Arial" w:hAnsi="Arial"/>
              </w:rPr>
              <w:t xml:space="preserve"> </w:t>
            </w:r>
            <w:r w:rsidR="00A97CAC" w:rsidRPr="005E72C4">
              <w:rPr>
                <w:rFonts w:ascii="Arial" w:hAnsi="Arial"/>
              </w:rPr>
              <w:t>functionality</w:t>
            </w:r>
            <w:r w:rsidR="005647A7" w:rsidRPr="005E72C4">
              <w:rPr>
                <w:rFonts w:ascii="Arial" w:hAnsi="Arial"/>
              </w:rPr>
              <w:t>: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765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2.2.1</w:t>
            </w:r>
          </w:p>
        </w:tc>
        <w:tc>
          <w:tcPr>
            <w:tcW w:w="765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St</w:t>
            </w:r>
            <w:r w:rsidR="00B20EF8" w:rsidRPr="005E72C4">
              <w:rPr>
                <w:rFonts w:ascii="Arial" w:hAnsi="Arial"/>
              </w:rPr>
              <w:t>rength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2.2.2</w:t>
            </w:r>
          </w:p>
        </w:tc>
        <w:tc>
          <w:tcPr>
            <w:tcW w:w="7654" w:type="dxa"/>
          </w:tcPr>
          <w:p w:rsidR="005647A7" w:rsidRPr="005E72C4" w:rsidRDefault="00B20EF8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Joints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2.3</w:t>
            </w:r>
          </w:p>
        </w:tc>
        <w:tc>
          <w:tcPr>
            <w:tcW w:w="8505" w:type="dxa"/>
            <w:gridSpan w:val="2"/>
          </w:tcPr>
          <w:p w:rsidR="005647A7" w:rsidRPr="005E72C4" w:rsidRDefault="00765F5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W</w:t>
            </w:r>
            <w:r w:rsidR="00050D7C" w:rsidRPr="005E72C4">
              <w:rPr>
                <w:rFonts w:ascii="Arial" w:hAnsi="Arial"/>
              </w:rPr>
              <w:t>et concrete cause</w:t>
            </w:r>
            <w:r w:rsidR="00A97CAC" w:rsidRPr="005E72C4">
              <w:rPr>
                <w:rFonts w:ascii="Arial" w:hAnsi="Arial"/>
              </w:rPr>
              <w:t>s</w:t>
            </w:r>
            <w:r w:rsidR="00050D7C" w:rsidRPr="005E72C4">
              <w:rPr>
                <w:rFonts w:ascii="Arial" w:hAnsi="Arial"/>
              </w:rPr>
              <w:t xml:space="preserve"> </w:t>
            </w:r>
            <w:r w:rsidRPr="005E72C4">
              <w:rPr>
                <w:rFonts w:ascii="Arial" w:hAnsi="Arial"/>
              </w:rPr>
              <w:t xml:space="preserve">pressure </w:t>
            </w:r>
            <w:r w:rsidR="00050D7C" w:rsidRPr="005E72C4">
              <w:rPr>
                <w:rFonts w:ascii="Arial" w:hAnsi="Arial"/>
              </w:rPr>
              <w:t>in formwork.</w:t>
            </w:r>
            <w:r w:rsidRPr="005E72C4">
              <w:rPr>
                <w:rFonts w:ascii="Arial" w:hAnsi="Arial"/>
              </w:rPr>
              <w:t xml:space="preserve"> </w:t>
            </w:r>
            <w:r w:rsidR="003C0BEE" w:rsidRPr="005E72C4">
              <w:rPr>
                <w:rFonts w:ascii="Arial" w:hAnsi="Arial"/>
              </w:rPr>
              <w:t xml:space="preserve"> </w:t>
            </w:r>
            <w:r w:rsidRPr="005E72C4">
              <w:rPr>
                <w:rFonts w:ascii="Arial" w:hAnsi="Arial"/>
              </w:rPr>
              <w:t>Name FOUR factors that in</w:t>
            </w:r>
            <w:r w:rsidR="00975D66" w:rsidRPr="005E72C4">
              <w:rPr>
                <w:rFonts w:ascii="Arial" w:hAnsi="Arial"/>
              </w:rPr>
              <w:t>f</w:t>
            </w:r>
            <w:r w:rsidRPr="005E72C4">
              <w:rPr>
                <w:rFonts w:ascii="Arial" w:hAnsi="Arial"/>
              </w:rPr>
              <w:t>luence the pressure of wet concrete in the formwork.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(4)</w:t>
            </w: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765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2.4</w:t>
            </w:r>
          </w:p>
        </w:tc>
        <w:tc>
          <w:tcPr>
            <w:tcW w:w="8505" w:type="dxa"/>
            <w:gridSpan w:val="2"/>
          </w:tcPr>
          <w:p w:rsidR="005647A7" w:rsidRPr="005E72C4" w:rsidRDefault="00477B6B" w:rsidP="00380707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Electricity can be generated by means of different methods.</w:t>
            </w:r>
            <w:r w:rsidR="003C0BEE" w:rsidRPr="005E72C4">
              <w:rPr>
                <w:rFonts w:ascii="Arial" w:hAnsi="Arial"/>
              </w:rPr>
              <w:t xml:space="preserve"> </w:t>
            </w:r>
            <w:r w:rsidRPr="005E72C4">
              <w:rPr>
                <w:rFonts w:ascii="Arial" w:hAnsi="Arial"/>
              </w:rPr>
              <w:t xml:space="preserve"> Name </w:t>
            </w:r>
            <w:r w:rsidR="00380707" w:rsidRPr="005E72C4">
              <w:rPr>
                <w:rFonts w:ascii="Arial" w:hAnsi="Arial"/>
              </w:rPr>
              <w:t>THREE</w:t>
            </w:r>
            <w:r w:rsidRPr="005E72C4">
              <w:rPr>
                <w:rFonts w:ascii="Arial" w:hAnsi="Arial"/>
              </w:rPr>
              <w:t xml:space="preserve"> of these methods and briefly explain each.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(9)</w:t>
            </w: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05" w:type="dxa"/>
            <w:gridSpan w:val="2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2.5</w:t>
            </w:r>
          </w:p>
        </w:tc>
        <w:tc>
          <w:tcPr>
            <w:tcW w:w="8505" w:type="dxa"/>
            <w:gridSpan w:val="2"/>
          </w:tcPr>
          <w:p w:rsidR="005647A7" w:rsidRPr="005E72C4" w:rsidRDefault="00477B6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The isolation of conductors for domestic wiring has standard </w:t>
            </w:r>
            <w:r w:rsidR="00A97CAC" w:rsidRPr="005E72C4">
              <w:rPr>
                <w:rFonts w:ascii="Arial" w:hAnsi="Arial"/>
              </w:rPr>
              <w:t>colours</w:t>
            </w:r>
            <w:r w:rsidRPr="005E72C4">
              <w:rPr>
                <w:rFonts w:ascii="Arial" w:hAnsi="Arial"/>
              </w:rPr>
              <w:t xml:space="preserve">. </w:t>
            </w:r>
            <w:r w:rsidR="003C0BEE" w:rsidRPr="005E72C4">
              <w:rPr>
                <w:rFonts w:ascii="Arial" w:hAnsi="Arial"/>
              </w:rPr>
              <w:t xml:space="preserve"> </w:t>
            </w:r>
            <w:r w:rsidRPr="005E72C4">
              <w:rPr>
                <w:rFonts w:ascii="Arial" w:hAnsi="Arial"/>
              </w:rPr>
              <w:t xml:space="preserve">Name the </w:t>
            </w:r>
            <w:r w:rsidR="00A97CAC" w:rsidRPr="005E72C4">
              <w:rPr>
                <w:rFonts w:ascii="Arial" w:hAnsi="Arial"/>
              </w:rPr>
              <w:t>colours</w:t>
            </w:r>
            <w:r w:rsidRPr="005E72C4">
              <w:rPr>
                <w:rFonts w:ascii="Arial" w:hAnsi="Arial"/>
              </w:rPr>
              <w:t xml:space="preserve"> and explain each one.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(6)</w:t>
            </w: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05" w:type="dxa"/>
            <w:gridSpan w:val="2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</w:rPr>
            </w:pP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2.6</w:t>
            </w:r>
          </w:p>
        </w:tc>
        <w:tc>
          <w:tcPr>
            <w:tcW w:w="8505" w:type="dxa"/>
            <w:gridSpan w:val="2"/>
          </w:tcPr>
          <w:p w:rsidR="005647A7" w:rsidRPr="005E72C4" w:rsidRDefault="00477B6B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Name </w:t>
            </w:r>
            <w:r w:rsidR="002E0A7E" w:rsidRPr="005E72C4">
              <w:rPr>
                <w:rFonts w:ascii="Arial" w:hAnsi="Arial"/>
              </w:rPr>
              <w:t>FIVE</w:t>
            </w:r>
            <w:r w:rsidRPr="005E72C4">
              <w:rPr>
                <w:rFonts w:ascii="Arial" w:hAnsi="Arial"/>
              </w:rPr>
              <w:t xml:space="preserve"> advantages of plywood over sawn solid wood.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3C0BEE">
            <w:pPr>
              <w:jc w:val="right"/>
              <w:rPr>
                <w:rFonts w:ascii="Arial" w:hAnsi="Arial"/>
                <w:bCs/>
              </w:rPr>
            </w:pPr>
            <w:r w:rsidRPr="005E72C4">
              <w:rPr>
                <w:rFonts w:ascii="Arial" w:hAnsi="Arial"/>
                <w:bCs/>
              </w:rPr>
              <w:t>(5)</w:t>
            </w:r>
          </w:p>
        </w:tc>
      </w:tr>
      <w:tr w:rsidR="005647A7" w:rsidRPr="005E72C4" w:rsidTr="003C0BEE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765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 </w:t>
            </w:r>
          </w:p>
        </w:tc>
        <w:tc>
          <w:tcPr>
            <w:tcW w:w="851" w:type="dxa"/>
            <w:vAlign w:val="bottom"/>
          </w:tcPr>
          <w:p w:rsidR="005647A7" w:rsidRPr="005E72C4" w:rsidRDefault="003C0BEE" w:rsidP="003C0BEE">
            <w:pPr>
              <w:jc w:val="right"/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>[40]</w:t>
            </w:r>
          </w:p>
        </w:tc>
      </w:tr>
    </w:tbl>
    <w:p w:rsidR="003C0BEE" w:rsidRPr="005E72C4" w:rsidRDefault="003C0BEE" w:rsidP="003C0BEE">
      <w:pPr>
        <w:rPr>
          <w:rFonts w:ascii="Arial" w:hAnsi="Arial"/>
        </w:rPr>
      </w:pPr>
    </w:p>
    <w:p w:rsidR="003C0BEE" w:rsidRPr="005E72C4" w:rsidRDefault="003C0BEE" w:rsidP="003C0BEE">
      <w:pPr>
        <w:rPr>
          <w:rFonts w:ascii="Arial" w:hAnsi="Arial"/>
        </w:rPr>
      </w:pPr>
      <w:r w:rsidRPr="005E72C4">
        <w:rPr>
          <w:rFonts w:ascii="Arial" w:hAnsi="Arial"/>
        </w:rPr>
        <w:br w:type="page"/>
      </w:r>
    </w:p>
    <w:tbl>
      <w:tblPr>
        <w:tblW w:w="10031" w:type="dxa"/>
        <w:tblBorders>
          <w:insideH w:val="single" w:sz="4" w:space="0" w:color="auto"/>
        </w:tblBorders>
        <w:tblLayout w:type="fixed"/>
        <w:tblLook w:val="0000"/>
      </w:tblPr>
      <w:tblGrid>
        <w:gridCol w:w="9180"/>
        <w:gridCol w:w="851"/>
      </w:tblGrid>
      <w:tr w:rsidR="003C0BEE" w:rsidRPr="005E72C4" w:rsidTr="003C0BEE">
        <w:tc>
          <w:tcPr>
            <w:tcW w:w="9180" w:type="dxa"/>
          </w:tcPr>
          <w:p w:rsidR="003C0BEE" w:rsidRPr="005E72C4" w:rsidRDefault="00123F6C" w:rsidP="00660888">
            <w:pPr>
              <w:pStyle w:val="Heading1"/>
              <w:tabs>
                <w:tab w:val="right" w:pos="9213"/>
              </w:tabs>
            </w:pPr>
            <w:r w:rsidRPr="005E72C4">
              <w:t>QUESTION</w:t>
            </w:r>
            <w:r w:rsidR="003C0BEE" w:rsidRPr="005E72C4">
              <w:t xml:space="preserve"> 3</w:t>
            </w:r>
          </w:p>
        </w:tc>
        <w:tc>
          <w:tcPr>
            <w:tcW w:w="851" w:type="dxa"/>
          </w:tcPr>
          <w:p w:rsidR="003C0BEE" w:rsidRPr="005E72C4" w:rsidRDefault="003C0BEE" w:rsidP="00660888">
            <w:pPr>
              <w:rPr>
                <w:rFonts w:ascii="Arial" w:hAnsi="Arial"/>
                <w:b/>
                <w:bCs/>
              </w:rPr>
            </w:pPr>
          </w:p>
        </w:tc>
      </w:tr>
    </w:tbl>
    <w:p w:rsidR="005647A7" w:rsidRPr="005E72C4" w:rsidRDefault="005647A7" w:rsidP="005647A7">
      <w:pPr>
        <w:rPr>
          <w:rFonts w:ascii="Arial" w:hAnsi="Arial"/>
        </w:rPr>
      </w:pPr>
    </w:p>
    <w:tbl>
      <w:tblPr>
        <w:tblW w:w="10031" w:type="dxa"/>
        <w:tblLook w:val="01E0"/>
      </w:tblPr>
      <w:tblGrid>
        <w:gridCol w:w="684"/>
        <w:gridCol w:w="842"/>
        <w:gridCol w:w="7654"/>
        <w:gridCol w:w="851"/>
      </w:tblGrid>
      <w:tr w:rsidR="003C0BEE" w:rsidRPr="005E72C4" w:rsidTr="003C0BEE">
        <w:tc>
          <w:tcPr>
            <w:tcW w:w="68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496" w:type="dxa"/>
            <w:gridSpan w:val="2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3C0BEE">
        <w:tc>
          <w:tcPr>
            <w:tcW w:w="68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3.1</w:t>
            </w:r>
          </w:p>
        </w:tc>
        <w:tc>
          <w:tcPr>
            <w:tcW w:w="8496" w:type="dxa"/>
            <w:gridSpan w:val="2"/>
            <w:vAlign w:val="center"/>
          </w:tcPr>
          <w:p w:rsidR="005647A7" w:rsidRPr="005E72C4" w:rsidRDefault="00A35E1C" w:rsidP="00AE3A2D">
            <w:pPr>
              <w:pStyle w:val="Style"/>
              <w:spacing w:line="268" w:lineRule="exact"/>
              <w:ind w:left="4" w:right="619"/>
            </w:pPr>
            <w:r w:rsidRPr="005E72C4">
              <w:t xml:space="preserve">You are looking for a suitable building site for a </w:t>
            </w:r>
            <w:r w:rsidR="00A97CAC" w:rsidRPr="005E72C4">
              <w:t>three-bedroom</w:t>
            </w:r>
            <w:r w:rsidRPr="005E72C4">
              <w:t xml:space="preserve"> house. </w:t>
            </w:r>
            <w:r w:rsidR="003C0BEE" w:rsidRPr="005E72C4">
              <w:t xml:space="preserve"> </w:t>
            </w:r>
            <w:r w:rsidR="00A132F3" w:rsidRPr="005E72C4">
              <w:t xml:space="preserve">Name EIGHT factors which has to be considered when choosing a site. 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(8)</w:t>
            </w:r>
          </w:p>
        </w:tc>
      </w:tr>
      <w:tr w:rsidR="003C0BEE" w:rsidRPr="005E72C4" w:rsidTr="003C0BEE">
        <w:tc>
          <w:tcPr>
            <w:tcW w:w="68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42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3C0BEE">
        <w:tc>
          <w:tcPr>
            <w:tcW w:w="68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3.2</w:t>
            </w:r>
          </w:p>
        </w:tc>
        <w:tc>
          <w:tcPr>
            <w:tcW w:w="8496" w:type="dxa"/>
            <w:gridSpan w:val="2"/>
          </w:tcPr>
          <w:p w:rsidR="005647A7" w:rsidRPr="005E72C4" w:rsidRDefault="00A35E1C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Explain the role of the </w:t>
            </w:r>
            <w:r w:rsidR="00A97CAC" w:rsidRPr="005E72C4">
              <w:rPr>
                <w:rFonts w:ascii="Arial" w:hAnsi="Arial"/>
              </w:rPr>
              <w:t>architect</w:t>
            </w:r>
            <w:r w:rsidRPr="005E72C4">
              <w:rPr>
                <w:rFonts w:ascii="Arial" w:hAnsi="Arial"/>
              </w:rPr>
              <w:t xml:space="preserve"> in the building process.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3C0BEE" w:rsidRPr="005E72C4" w:rsidTr="003C0BEE">
        <w:tc>
          <w:tcPr>
            <w:tcW w:w="68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42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3C0BEE">
        <w:tc>
          <w:tcPr>
            <w:tcW w:w="68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3.3</w:t>
            </w:r>
          </w:p>
        </w:tc>
        <w:tc>
          <w:tcPr>
            <w:tcW w:w="8496" w:type="dxa"/>
            <w:gridSpan w:val="2"/>
          </w:tcPr>
          <w:p w:rsidR="005647A7" w:rsidRPr="005E72C4" w:rsidRDefault="00A35E1C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Name SIX more </w:t>
            </w:r>
            <w:r w:rsidR="00A97CAC" w:rsidRPr="005E72C4">
              <w:rPr>
                <w:rFonts w:ascii="Arial" w:hAnsi="Arial"/>
              </w:rPr>
              <w:t>role-players</w:t>
            </w:r>
            <w:r w:rsidRPr="005E72C4">
              <w:rPr>
                <w:rFonts w:ascii="Arial" w:hAnsi="Arial"/>
              </w:rPr>
              <w:t xml:space="preserve"> in the building process.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(6)</w:t>
            </w:r>
          </w:p>
        </w:tc>
      </w:tr>
      <w:tr w:rsidR="003C0BEE" w:rsidRPr="005E72C4" w:rsidTr="003C0BEE">
        <w:tc>
          <w:tcPr>
            <w:tcW w:w="68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42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3C0BEE">
        <w:tc>
          <w:tcPr>
            <w:tcW w:w="68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3.4</w:t>
            </w:r>
          </w:p>
        </w:tc>
        <w:tc>
          <w:tcPr>
            <w:tcW w:w="8496" w:type="dxa"/>
            <w:gridSpan w:val="2"/>
          </w:tcPr>
          <w:p w:rsidR="00743410" w:rsidRPr="005E72C4" w:rsidRDefault="00743410" w:rsidP="00AE3A2D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The </w:t>
            </w:r>
            <w:r w:rsidR="00380707" w:rsidRPr="005E72C4">
              <w:rPr>
                <w:rFonts w:ascii="Arial" w:hAnsi="Arial"/>
              </w:rPr>
              <w:t xml:space="preserve">FIGURE </w:t>
            </w:r>
            <w:r w:rsidRPr="005E72C4">
              <w:rPr>
                <w:rFonts w:ascii="Arial" w:hAnsi="Arial"/>
              </w:rPr>
              <w:t xml:space="preserve"> below show a S.A</w:t>
            </w:r>
            <w:r w:rsidR="00A97CAC" w:rsidRPr="005E72C4">
              <w:rPr>
                <w:rFonts w:ascii="Arial" w:hAnsi="Arial"/>
              </w:rPr>
              <w:t>.</w:t>
            </w:r>
            <w:r w:rsidRPr="005E72C4">
              <w:rPr>
                <w:rFonts w:ascii="Arial" w:hAnsi="Arial"/>
              </w:rPr>
              <w:t xml:space="preserve"> type (Howe) roof truss. </w:t>
            </w:r>
          </w:p>
          <w:p w:rsidR="005647A7" w:rsidRPr="005E72C4" w:rsidRDefault="00743410" w:rsidP="00380707">
            <w:pPr>
              <w:tabs>
                <w:tab w:val="right" w:pos="8289"/>
              </w:tabs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Write down the letters A</w:t>
            </w:r>
            <w:r w:rsidR="00A97CAC" w:rsidRPr="005E72C4">
              <w:rPr>
                <w:rFonts w:ascii="Arial" w:hAnsi="Arial"/>
              </w:rPr>
              <w:t xml:space="preserve"> – </w:t>
            </w:r>
            <w:r w:rsidRPr="005E72C4">
              <w:rPr>
                <w:rFonts w:ascii="Arial" w:hAnsi="Arial"/>
              </w:rPr>
              <w:t xml:space="preserve">E, and next to the </w:t>
            </w:r>
            <w:r w:rsidR="00380707" w:rsidRPr="005E72C4">
              <w:rPr>
                <w:rFonts w:ascii="Arial" w:hAnsi="Arial"/>
              </w:rPr>
              <w:t>letter</w:t>
            </w:r>
            <w:r w:rsidRPr="005E72C4">
              <w:rPr>
                <w:rFonts w:ascii="Arial" w:hAnsi="Arial"/>
              </w:rPr>
              <w:t xml:space="preserve"> the correct name of each member. 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96" w:type="dxa"/>
            <w:gridSpan w:val="2"/>
          </w:tcPr>
          <w:p w:rsidR="00022B87" w:rsidRPr="005E72C4" w:rsidRDefault="009633E3" w:rsidP="00AE3A2D">
            <w:pPr>
              <w:ind w:right="-1188"/>
              <w:rPr>
                <w:rFonts w:ascii="Arial" w:hAnsi="Arial"/>
              </w:rPr>
            </w:pPr>
            <w:r w:rsidRPr="009633E3">
              <w:rPr>
                <w:rFonts w:ascii="Arial" w:hAnsi="Arial"/>
              </w:rPr>
              <w:pict>
                <v:shape id="_x0000_s4295" type="#_x0000_t75" style="position:absolute;margin-left:43.45pt;margin-top:8.6pt;width:327.65pt;height:156.75pt;z-index:-1;mso-position-horizontal-relative:text;mso-position-vertical-relative:text">
                  <v:imagedata r:id="rId12" o:title="IMG" croptop="30441f" cropbottom="20323f" cropleft="10754f" cropright="10693f"/>
                </v:shape>
              </w:pict>
            </w:r>
          </w:p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  <w:p w:rsidR="00022B87" w:rsidRPr="005E72C4" w:rsidRDefault="00022B87" w:rsidP="00660888">
            <w:pPr>
              <w:rPr>
                <w:rFonts w:ascii="Arial" w:hAnsi="Arial"/>
              </w:rPr>
            </w:pPr>
          </w:p>
          <w:p w:rsidR="00022B87" w:rsidRPr="005E72C4" w:rsidRDefault="00022B87" w:rsidP="00660888">
            <w:pPr>
              <w:rPr>
                <w:rFonts w:ascii="Arial" w:hAnsi="Arial"/>
              </w:rPr>
            </w:pPr>
          </w:p>
          <w:p w:rsidR="00022B87" w:rsidRPr="005E72C4" w:rsidRDefault="00022B87" w:rsidP="00660888">
            <w:pPr>
              <w:rPr>
                <w:rFonts w:ascii="Arial" w:hAnsi="Arial"/>
              </w:rPr>
            </w:pPr>
          </w:p>
          <w:p w:rsidR="00022B87" w:rsidRPr="005E72C4" w:rsidRDefault="00022B87" w:rsidP="00660888">
            <w:pPr>
              <w:rPr>
                <w:rFonts w:ascii="Arial" w:hAnsi="Arial"/>
              </w:rPr>
            </w:pPr>
          </w:p>
          <w:p w:rsidR="00022B87" w:rsidRPr="005E72C4" w:rsidRDefault="00022B87" w:rsidP="00660888">
            <w:pPr>
              <w:rPr>
                <w:rFonts w:ascii="Arial" w:hAnsi="Arial"/>
              </w:rPr>
            </w:pPr>
          </w:p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022B87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(5)</w:t>
            </w: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96" w:type="dxa"/>
            <w:gridSpan w:val="2"/>
          </w:tcPr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022B87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3.5</w:t>
            </w:r>
          </w:p>
        </w:tc>
        <w:tc>
          <w:tcPr>
            <w:tcW w:w="8496" w:type="dxa"/>
            <w:gridSpan w:val="2"/>
          </w:tcPr>
          <w:p w:rsidR="00022B87" w:rsidRPr="005E72C4" w:rsidRDefault="00022B87" w:rsidP="00022B87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Name FIVE other types of roof trusses which are commonly used for roof construction.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(5)</w:t>
            </w: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96" w:type="dxa"/>
            <w:gridSpan w:val="2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3.6</w:t>
            </w:r>
          </w:p>
        </w:tc>
        <w:tc>
          <w:tcPr>
            <w:tcW w:w="8496" w:type="dxa"/>
            <w:gridSpan w:val="2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What factor determines the spacing between roof trusses?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(1)</w:t>
            </w: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96" w:type="dxa"/>
            <w:gridSpan w:val="2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3.7</w:t>
            </w:r>
          </w:p>
        </w:tc>
        <w:tc>
          <w:tcPr>
            <w:tcW w:w="8496" w:type="dxa"/>
            <w:gridSpan w:val="2"/>
          </w:tcPr>
          <w:p w:rsidR="00022B87" w:rsidRPr="005E72C4" w:rsidRDefault="00022B87" w:rsidP="00022B87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What is the purpose of a grease trap and where will it be installed?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2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3.8</w:t>
            </w:r>
          </w:p>
        </w:tc>
        <w:tc>
          <w:tcPr>
            <w:tcW w:w="8496" w:type="dxa"/>
            <w:gridSpan w:val="2"/>
          </w:tcPr>
          <w:p w:rsidR="00022B87" w:rsidRPr="005E72C4" w:rsidRDefault="00022B87" w:rsidP="00022B87">
            <w:pPr>
              <w:pStyle w:val="Style"/>
              <w:tabs>
                <w:tab w:val="left" w:pos="950"/>
              </w:tabs>
              <w:spacing w:line="249" w:lineRule="exact"/>
            </w:pPr>
            <w:r w:rsidRPr="005E72C4">
              <w:t>Mankind is dependent on a supply of fresh water for survival. In the absence of piped water from the municipality, suggest TWO sources that supply fresh water that may be consumed by humans.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2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3.9</w:t>
            </w:r>
          </w:p>
        </w:tc>
        <w:tc>
          <w:tcPr>
            <w:tcW w:w="8496" w:type="dxa"/>
            <w:gridSpan w:val="2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Hot water systems: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2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2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3.9.1</w:t>
            </w:r>
          </w:p>
        </w:tc>
        <w:tc>
          <w:tcPr>
            <w:tcW w:w="765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Name TWO advantages of a solar geyser.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2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2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3.9.2</w:t>
            </w:r>
          </w:p>
        </w:tc>
        <w:tc>
          <w:tcPr>
            <w:tcW w:w="765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Name TWO disadvantages of a solar geyser.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2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3.10</w:t>
            </w:r>
          </w:p>
        </w:tc>
        <w:tc>
          <w:tcPr>
            <w:tcW w:w="8496" w:type="dxa"/>
            <w:gridSpan w:val="2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Briefly explain the purpose of a manhole and the advantage of installing one.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96" w:type="dxa"/>
            <w:gridSpan w:val="2"/>
          </w:tcPr>
          <w:p w:rsidR="00022B87" w:rsidRPr="005E72C4" w:rsidRDefault="00022B87" w:rsidP="00AE3A2D">
            <w:pPr>
              <w:pStyle w:val="Style"/>
              <w:spacing w:line="240" w:lineRule="exact"/>
              <w:ind w:right="4"/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3.11</w:t>
            </w:r>
          </w:p>
        </w:tc>
        <w:tc>
          <w:tcPr>
            <w:tcW w:w="8496" w:type="dxa"/>
            <w:gridSpan w:val="2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Name THREE methods to collect and remove sewage water in cases where no sewage treatment plant exists.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(3)</w:t>
            </w:r>
          </w:p>
        </w:tc>
      </w:tr>
      <w:tr w:rsidR="00022B87" w:rsidRPr="005E72C4" w:rsidTr="003C0BEE">
        <w:tc>
          <w:tcPr>
            <w:tcW w:w="68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496" w:type="dxa"/>
            <w:gridSpan w:val="2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>[40]</w:t>
            </w:r>
          </w:p>
        </w:tc>
      </w:tr>
    </w:tbl>
    <w:p w:rsidR="005647A7" w:rsidRPr="005E72C4" w:rsidRDefault="005647A7" w:rsidP="005647A7">
      <w:pPr>
        <w:rPr>
          <w:rFonts w:ascii="Arial" w:hAnsi="Arial"/>
        </w:rPr>
      </w:pPr>
    </w:p>
    <w:p w:rsidR="005647A7" w:rsidRPr="005E72C4" w:rsidRDefault="005647A7" w:rsidP="005647A7">
      <w:pPr>
        <w:rPr>
          <w:rFonts w:ascii="Arial" w:hAnsi="Arial"/>
        </w:rPr>
      </w:pPr>
      <w:r w:rsidRPr="005E72C4">
        <w:rPr>
          <w:rFonts w:ascii="Arial" w:hAnsi="Arial"/>
        </w:rPr>
        <w:t xml:space="preserve"> </w:t>
      </w:r>
    </w:p>
    <w:p w:rsidR="00A132F3" w:rsidRPr="005E72C4" w:rsidRDefault="00A132F3" w:rsidP="005647A7">
      <w:pPr>
        <w:rPr>
          <w:rFonts w:ascii="Arial" w:hAnsi="Arial"/>
        </w:rPr>
      </w:pPr>
    </w:p>
    <w:p w:rsidR="00A132F3" w:rsidRPr="005E72C4" w:rsidRDefault="00A132F3" w:rsidP="005647A7">
      <w:pPr>
        <w:rPr>
          <w:rFonts w:ascii="Arial" w:hAnsi="Arial"/>
        </w:rPr>
      </w:pPr>
    </w:p>
    <w:p w:rsidR="00A132F3" w:rsidRPr="005E72C4" w:rsidRDefault="00A132F3" w:rsidP="005647A7">
      <w:pPr>
        <w:rPr>
          <w:rFonts w:ascii="Arial" w:hAnsi="Arial"/>
        </w:rPr>
      </w:pPr>
    </w:p>
    <w:p w:rsidR="005647A7" w:rsidRPr="005E72C4" w:rsidRDefault="005647A7" w:rsidP="005647A7">
      <w:pPr>
        <w:rPr>
          <w:rFonts w:ascii="Arial" w:hAnsi="Arial"/>
        </w:rPr>
      </w:pPr>
    </w:p>
    <w:tbl>
      <w:tblPr>
        <w:tblW w:w="10031" w:type="dxa"/>
        <w:tblBorders>
          <w:insideH w:val="single" w:sz="4" w:space="0" w:color="auto"/>
        </w:tblBorders>
        <w:tblLayout w:type="fixed"/>
        <w:tblLook w:val="0000"/>
      </w:tblPr>
      <w:tblGrid>
        <w:gridCol w:w="9180"/>
        <w:gridCol w:w="851"/>
      </w:tblGrid>
      <w:tr w:rsidR="003C0BEE" w:rsidRPr="005E72C4" w:rsidTr="003C0BEE">
        <w:tc>
          <w:tcPr>
            <w:tcW w:w="9180" w:type="dxa"/>
          </w:tcPr>
          <w:p w:rsidR="003C0BEE" w:rsidRPr="005E72C4" w:rsidRDefault="003C0BEE" w:rsidP="0001000F">
            <w:pPr>
              <w:pStyle w:val="Heading1"/>
              <w:tabs>
                <w:tab w:val="right" w:pos="9213"/>
              </w:tabs>
            </w:pPr>
            <w:r w:rsidRPr="005E72C4">
              <w:t xml:space="preserve"> QUESTION 4</w:t>
            </w:r>
          </w:p>
        </w:tc>
        <w:tc>
          <w:tcPr>
            <w:tcW w:w="851" w:type="dxa"/>
          </w:tcPr>
          <w:p w:rsidR="003C0BEE" w:rsidRPr="005E72C4" w:rsidRDefault="003C0BEE" w:rsidP="00660888">
            <w:pPr>
              <w:rPr>
                <w:rFonts w:ascii="Arial" w:hAnsi="Arial"/>
                <w:b/>
                <w:bCs/>
              </w:rPr>
            </w:pPr>
          </w:p>
        </w:tc>
      </w:tr>
    </w:tbl>
    <w:p w:rsidR="005647A7" w:rsidRPr="005E72C4" w:rsidRDefault="009633E3" w:rsidP="005647A7">
      <w:pPr>
        <w:rPr>
          <w:rFonts w:ascii="Arial" w:hAnsi="Arial"/>
        </w:rPr>
      </w:pPr>
      <w:r w:rsidRPr="009633E3">
        <w:rPr>
          <w:rFonts w:ascii="Arial" w:hAnsi="Arial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4192" type="#_x0000_t202" style="position:absolute;margin-left:233.55pt;margin-top:4.75pt;width:28.1pt;height:8.55pt;z-index:4;mso-position-horizontal-relative:text;mso-position-vertical-relative:text" stroked="f">
            <v:textbox style="mso-next-textbox:#_x0000_s4192">
              <w:txbxContent>
                <w:p w:rsidR="00022B87" w:rsidRDefault="00022B87" w:rsidP="005647A7"/>
              </w:txbxContent>
            </v:textbox>
          </v:shape>
        </w:pict>
      </w:r>
    </w:p>
    <w:tbl>
      <w:tblPr>
        <w:tblW w:w="10031" w:type="dxa"/>
        <w:tblLook w:val="01E0"/>
      </w:tblPr>
      <w:tblGrid>
        <w:gridCol w:w="675"/>
        <w:gridCol w:w="851"/>
        <w:gridCol w:w="7310"/>
        <w:gridCol w:w="344"/>
        <w:gridCol w:w="851"/>
      </w:tblGrid>
      <w:tr w:rsidR="0001000F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4.1</w:t>
            </w:r>
          </w:p>
        </w:tc>
        <w:tc>
          <w:tcPr>
            <w:tcW w:w="8505" w:type="dxa"/>
            <w:gridSpan w:val="3"/>
          </w:tcPr>
          <w:p w:rsidR="005647A7" w:rsidRPr="005E72C4" w:rsidRDefault="00250572" w:rsidP="0001000F">
            <w:pPr>
              <w:pStyle w:val="Style"/>
              <w:spacing w:line="249" w:lineRule="exact"/>
              <w:ind w:left="14"/>
            </w:pPr>
            <w:r w:rsidRPr="005E72C4">
              <w:t>FIGURE 4.1</w:t>
            </w:r>
            <w:r w:rsidR="005647A7" w:rsidRPr="005E72C4">
              <w:t xml:space="preserve"> </w:t>
            </w:r>
            <w:r w:rsidR="002F6600" w:rsidRPr="005E72C4">
              <w:t>show a symmetric body on axis</w:t>
            </w:r>
            <w:r w:rsidR="005647A7" w:rsidRPr="005E72C4">
              <w:t xml:space="preserve"> XY. </w:t>
            </w:r>
            <w:r w:rsidR="0001000F" w:rsidRPr="005E72C4">
              <w:t xml:space="preserve"> </w:t>
            </w:r>
            <w:r w:rsidR="002F6600" w:rsidRPr="005E72C4">
              <w:t xml:space="preserve">Determine the centre of </w:t>
            </w:r>
            <w:r w:rsidR="00123F6C" w:rsidRPr="005E72C4">
              <w:t>gravity</w:t>
            </w:r>
            <w:r w:rsidR="002F6600" w:rsidRPr="005E72C4">
              <w:t xml:space="preserve"> of the body on the centre line from X.</w:t>
            </w:r>
          </w:p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</w:t>
            </w:r>
            <w:r w:rsidR="002763C4" w:rsidRPr="005E72C4">
              <w:rPr>
                <w:rFonts w:ascii="Arial" w:hAnsi="Arial"/>
              </w:rPr>
              <w:t>The table on sheet A may be used for the calculations</w:t>
            </w:r>
            <w:r w:rsidRPr="005E72C4">
              <w:rPr>
                <w:rFonts w:ascii="Arial" w:hAnsi="Arial"/>
              </w:rPr>
              <w:t>)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01000F">
        <w:tc>
          <w:tcPr>
            <w:tcW w:w="675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05" w:type="dxa"/>
            <w:gridSpan w:val="3"/>
            <w:vAlign w:val="center"/>
          </w:tcPr>
          <w:p w:rsidR="00022B87" w:rsidRPr="005E72C4" w:rsidRDefault="009633E3" w:rsidP="00660888">
            <w:pPr>
              <w:rPr>
                <w:rFonts w:ascii="Arial" w:hAnsi="Arial"/>
              </w:rPr>
            </w:pPr>
            <w:r w:rsidRPr="009633E3">
              <w:rPr>
                <w:rFonts w:ascii="Arial" w:hAnsi="Arial"/>
              </w:rPr>
              <w:pict>
                <v:shape id="_x0000_s4338" type="#_x0000_t202" style="position:absolute;margin-left:283.3pt;margin-top:10.3pt;width:14pt;height:17.1pt;z-index:40;mso-position-horizontal-relative:text;mso-position-vertical-relative:text" strokeweight="1pt">
                  <v:textbox style="mso-next-textbox:#_x0000_s4338" inset="0,0,0,0">
                    <w:txbxContent>
                      <w:p w:rsidR="00022B87" w:rsidRDefault="00022B87" w:rsidP="005647A7">
                        <w:pPr>
                          <w:rPr>
                            <w:lang w:val="en-ZA"/>
                          </w:rPr>
                        </w:pPr>
                        <w:r>
                          <w:rPr>
                            <w:rFonts w:ascii="Arial" w:hAnsi="Arial"/>
                            <w:lang w:val="de-DE"/>
                          </w:rPr>
                          <w:t xml:space="preserve"> 3</w:t>
                        </w:r>
                      </w:p>
                      <w:p w:rsidR="00022B87" w:rsidRPr="00A1625B" w:rsidRDefault="00022B87" w:rsidP="005647A7">
                        <w:pPr>
                          <w:rPr>
                            <w:lang w:val="en-ZA"/>
                          </w:rPr>
                        </w:pPr>
                      </w:p>
                    </w:txbxContent>
                  </v:textbox>
                </v:shape>
              </w:pict>
            </w:r>
            <w:r w:rsidRPr="009633E3">
              <w:rPr>
                <w:rFonts w:ascii="Arial" w:hAnsi="Arial"/>
                <w:lang w:eastAsia="en-GB"/>
              </w:rPr>
              <w:pict>
                <v:group id="_x0000_s4301" style="position:absolute;margin-left:311.25pt;margin-top:4.85pt;width:40.95pt;height:85.95pt;z-index:29;mso-position-horizontal-relative:text;mso-position-vertical-relative:text" coordorigin="8307,2975" coordsize="819,1719">
                  <v:line id="_x0000_s4302" style="position:absolute" from="8307,3003" to="9105,3003"/>
                  <v:line id="_x0000_s4303" style="position:absolute" from="8317,3542" to="9115,3542"/>
                  <v:line id="_x0000_s4304" style="position:absolute" from="8328,4110" to="9126,4110"/>
                  <v:line id="_x0000_s4305" style="position:absolute" from="8327,4694" to="9125,4694"/>
                  <v:line id="_x0000_s4306" style="position:absolute" from="8945,2975" to="8945,3542">
                    <v:stroke startarrow="open" startarrowwidth="narrow" endarrow="open" endarrowwidth="narrow"/>
                  </v:line>
                  <v:line id="_x0000_s4307" style="position:absolute" from="8945,3546" to="8945,4113">
                    <v:stroke startarrow="open" startarrowwidth="narrow" endarrow="open" endarrowwidth="narrow"/>
                  </v:line>
                  <v:line id="_x0000_s4308" style="position:absolute" from="8945,4116" to="8945,4683">
                    <v:stroke startarrow="open" startarrowwidth="narrow" endarrow="open" endarrowwidth="narrow"/>
                  </v:line>
                </v:group>
              </w:pict>
            </w:r>
            <w:r w:rsidRPr="009633E3">
              <w:rPr>
                <w:rFonts w:ascii="Arial" w:hAnsi="Arial"/>
              </w:rPr>
              <w:pict>
                <v:group id="_x0000_s4296" style="position:absolute;margin-left:91.65pt;margin-top:5.3pt;width:226.75pt;height:85.05pt;z-index:28;mso-position-horizontal-relative:text;mso-position-vertical-relative:text" coordorigin="3915,2984" coordsize="4535,1701">
                  <v:rect id="_x0000_s4297" style="position:absolute;left:5354;top:3546;width:2268;height:567"/>
                  <v:rect id="_x0000_s4298" style="position:absolute;left:4232;top:3274;width:1134;height:1134"/>
                  <v:rect id="_x0000_s4299" style="position:absolute;left:7618;top:2984;width:567;height:1701"/>
                  <v:line id="_x0000_s4300" style="position:absolute" from="3915,3850" to="8450,3850">
                    <v:stroke dashstyle="longDashDot"/>
                  </v:line>
                </v:group>
              </w:pict>
            </w:r>
          </w:p>
          <w:p w:rsidR="00022B87" w:rsidRPr="005E72C4" w:rsidRDefault="009633E3" w:rsidP="00660888">
            <w:pPr>
              <w:rPr>
                <w:rFonts w:ascii="Arial" w:hAnsi="Arial"/>
              </w:rPr>
            </w:pPr>
            <w:r w:rsidRPr="009633E3">
              <w:rPr>
                <w:rFonts w:ascii="Arial" w:hAnsi="Arial"/>
              </w:rPr>
              <w:pict>
                <v:shape id="_x0000_s4337" type="#_x0000_t202" style="position:absolute;margin-left:126.55pt;margin-top:10.75pt;width:14pt;height:17.1pt;z-index:39" strokeweight="1pt">
                  <v:textbox style="mso-next-textbox:#_x0000_s4337" inset="0,0,0,0">
                    <w:txbxContent>
                      <w:p w:rsidR="00022B87" w:rsidRDefault="00022B87" w:rsidP="005647A7">
                        <w:pPr>
                          <w:rPr>
                            <w:lang w:val="en-ZA"/>
                          </w:rPr>
                        </w:pPr>
                        <w:r>
                          <w:rPr>
                            <w:rFonts w:ascii="Arial" w:hAnsi="Arial"/>
                            <w:lang w:val="de-DE"/>
                          </w:rPr>
                          <w:t xml:space="preserve"> 1</w:t>
                        </w:r>
                      </w:p>
                      <w:p w:rsidR="00022B87" w:rsidRPr="00A1625B" w:rsidRDefault="00022B87" w:rsidP="005647A7">
                        <w:pPr>
                          <w:rPr>
                            <w:lang w:val="en-ZA"/>
                          </w:rPr>
                        </w:pPr>
                      </w:p>
                    </w:txbxContent>
                  </v:textbox>
                </v:shape>
              </w:pict>
            </w:r>
            <w:r w:rsidRPr="009633E3">
              <w:rPr>
                <w:rFonts w:ascii="Arial" w:hAnsi="Arial"/>
              </w:rPr>
              <w:pict>
                <v:line id="_x0000_s4334" style="position:absolute;z-index:36" from="71.95pt,5.6pt" to="71.95pt,62.3pt">
                  <v:stroke startarrow="block" endarrow="block"/>
                </v:line>
              </w:pict>
            </w:r>
            <w:r w:rsidRPr="009633E3">
              <w:rPr>
                <w:rFonts w:ascii="Arial" w:hAnsi="Arial"/>
              </w:rPr>
              <w:pict>
                <v:line id="_x0000_s4332" style="position:absolute;flip:x;z-index:34" from="62.6pt,5.85pt" to="96.8pt,5.85pt"/>
              </w:pict>
            </w:r>
            <w:r w:rsidRPr="009633E3">
              <w:rPr>
                <w:rFonts w:ascii="Arial" w:hAnsi="Arial"/>
                <w:lang w:eastAsia="en-GB"/>
              </w:rPr>
              <w:pict>
                <v:shape id="_x0000_s4319" type="#_x0000_t202" style="position:absolute;margin-left:328.35pt;margin-top:1.05pt;width:14.25pt;height:8.55pt;z-index:33" stroked="f">
                  <v:textbox style="layout-flow:vertical;mso-layout-flow-alt:bottom-to-top;mso-next-textbox:#_x0000_s4319" inset="0,0,0,0">
                    <w:txbxContent>
                      <w:p w:rsidR="00022B87" w:rsidRDefault="00022B87" w:rsidP="005647A7">
                        <w:pPr>
                          <w:rPr>
                            <w:lang w:val="en-ZA"/>
                          </w:rPr>
                        </w:pPr>
                        <w:r>
                          <w:rPr>
                            <w:rFonts w:ascii="Arial" w:hAnsi="Arial"/>
                            <w:lang w:val="de-DE"/>
                          </w:rPr>
                          <w:t>2</w:t>
                        </w:r>
                      </w:p>
                      <w:p w:rsidR="00022B87" w:rsidRPr="00A1625B" w:rsidRDefault="00022B87" w:rsidP="005647A7">
                        <w:pPr>
                          <w:rPr>
                            <w:lang w:val="en-ZA"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022B87" w:rsidRPr="005E72C4" w:rsidRDefault="009633E3" w:rsidP="00660888">
            <w:pPr>
              <w:rPr>
                <w:rFonts w:ascii="Arial" w:hAnsi="Arial"/>
              </w:rPr>
            </w:pPr>
            <w:r w:rsidRPr="009633E3">
              <w:rPr>
                <w:rFonts w:ascii="Arial" w:hAnsi="Arial"/>
              </w:rPr>
              <w:pict>
                <v:shape id="_x0000_s4336" type="#_x0000_t202" style="position:absolute;margin-left:206.35pt;margin-top:8.7pt;width:14pt;height:17.1pt;z-index:38" strokeweight="1pt">
                  <v:textbox style="mso-next-textbox:#_x0000_s4336" inset="0,0,0,0">
                    <w:txbxContent>
                      <w:p w:rsidR="00022B87" w:rsidRDefault="00022B87" w:rsidP="005647A7">
                        <w:pPr>
                          <w:rPr>
                            <w:lang w:val="en-ZA"/>
                          </w:rPr>
                        </w:pPr>
                        <w:r>
                          <w:rPr>
                            <w:rFonts w:ascii="Arial" w:hAnsi="Arial"/>
                            <w:lang w:val="de-DE"/>
                          </w:rPr>
                          <w:t xml:space="preserve"> 2</w:t>
                        </w:r>
                      </w:p>
                      <w:p w:rsidR="00022B87" w:rsidRPr="00A1625B" w:rsidRDefault="00022B87" w:rsidP="005647A7">
                        <w:pPr>
                          <w:rPr>
                            <w:lang w:val="en-ZA"/>
                          </w:rPr>
                        </w:pPr>
                      </w:p>
                    </w:txbxContent>
                  </v:textbox>
                </v:shape>
              </w:pict>
            </w:r>
            <w:r w:rsidRPr="009633E3">
              <w:rPr>
                <w:rFonts w:ascii="Arial" w:hAnsi="Arial"/>
              </w:rPr>
              <w:pict>
                <v:shape id="_x0000_s4335" type="#_x0000_t202" style="position:absolute;margin-left:55.3pt;margin-top:11.2pt;width:14.25pt;height:8.55pt;z-index:37" stroked="f">
                  <v:textbox style="layout-flow:vertical;mso-layout-flow-alt:bottom-to-top;mso-next-textbox:#_x0000_s4335" inset="0,0,0,0">
                    <w:txbxContent>
                      <w:p w:rsidR="00022B87" w:rsidRPr="00A97CAC" w:rsidRDefault="00022B87" w:rsidP="005647A7">
                        <w:pPr>
                          <w:rPr>
                            <w:rFonts w:ascii="Arial" w:hAnsi="Arial"/>
                            <w:lang w:val="en-ZA"/>
                          </w:rPr>
                        </w:pPr>
                        <w:r w:rsidRPr="00A97CAC">
                          <w:rPr>
                            <w:rFonts w:ascii="Arial" w:hAnsi="Arial"/>
                            <w:lang w:val="en-ZA"/>
                          </w:rPr>
                          <w:t>4</w:t>
                        </w:r>
                      </w:p>
                      <w:p w:rsidR="00022B87" w:rsidRPr="00A97CAC" w:rsidRDefault="00022B87" w:rsidP="005647A7">
                        <w:pPr>
                          <w:rPr>
                            <w:rFonts w:ascii="Arial" w:hAnsi="Arial"/>
                            <w:lang w:val="en-ZA"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022B87" w:rsidRPr="005E72C4" w:rsidRDefault="009633E3" w:rsidP="00660888">
            <w:pPr>
              <w:rPr>
                <w:rFonts w:ascii="Arial" w:hAnsi="Arial"/>
              </w:rPr>
            </w:pPr>
            <w:r w:rsidRPr="009633E3">
              <w:rPr>
                <w:rFonts w:ascii="Arial" w:hAnsi="Arial"/>
                <w:lang w:eastAsia="en-GB"/>
              </w:rPr>
              <w:pict>
                <v:shape id="_x0000_s4318" type="#_x0000_t202" style="position:absolute;margin-left:328.35pt;margin-top:1.3pt;width:14.25pt;height:8.55pt;z-index:32" stroked="f">
                  <v:textbox style="layout-flow:vertical;mso-layout-flow-alt:bottom-to-top;mso-next-textbox:#_x0000_s4318" inset="0,0,0,0">
                    <w:txbxContent>
                      <w:p w:rsidR="00022B87" w:rsidRDefault="00022B87" w:rsidP="005647A7">
                        <w:pPr>
                          <w:rPr>
                            <w:lang w:val="en-ZA"/>
                          </w:rPr>
                        </w:pPr>
                        <w:r>
                          <w:rPr>
                            <w:rFonts w:ascii="Arial" w:hAnsi="Arial"/>
                            <w:lang w:val="de-DE"/>
                          </w:rPr>
                          <w:t>2</w:t>
                        </w:r>
                      </w:p>
                      <w:p w:rsidR="00022B87" w:rsidRPr="00A1625B" w:rsidRDefault="00022B87" w:rsidP="005647A7">
                        <w:pPr>
                          <w:rPr>
                            <w:lang w:val="en-ZA"/>
                          </w:rPr>
                        </w:pPr>
                      </w:p>
                    </w:txbxContent>
                  </v:textbox>
                </v:shape>
              </w:pict>
            </w:r>
            <w:r w:rsidR="00022B87" w:rsidRPr="005E72C4">
              <w:rPr>
                <w:rFonts w:ascii="Arial" w:hAnsi="Arial"/>
              </w:rPr>
              <w:t xml:space="preserve">                         X</w:t>
            </w:r>
          </w:p>
          <w:p w:rsidR="00022B87" w:rsidRPr="005E72C4" w:rsidRDefault="00022B87" w:rsidP="00660888">
            <w:pPr>
              <w:rPr>
                <w:rFonts w:ascii="Arial" w:hAnsi="Arial"/>
              </w:rPr>
            </w:pPr>
          </w:p>
          <w:p w:rsidR="00022B87" w:rsidRPr="005E72C4" w:rsidRDefault="009633E3" w:rsidP="00660888">
            <w:pPr>
              <w:rPr>
                <w:rFonts w:ascii="Arial" w:hAnsi="Arial"/>
              </w:rPr>
            </w:pPr>
            <w:r w:rsidRPr="009633E3">
              <w:rPr>
                <w:rFonts w:ascii="Arial" w:hAnsi="Arial"/>
              </w:rPr>
              <w:pict>
                <v:line id="_x0000_s4333" style="position:absolute;flip:x;z-index:35" from="63.85pt,6.85pt" to="98.05pt,6.85pt"/>
              </w:pict>
            </w:r>
            <w:r w:rsidRPr="009633E3">
              <w:rPr>
                <w:rFonts w:ascii="Arial" w:hAnsi="Arial"/>
                <w:lang w:eastAsia="en-GB"/>
              </w:rPr>
              <w:pict>
                <v:shape id="_x0000_s4317" type="#_x0000_t202" style="position:absolute;margin-left:328.65pt;margin-top:3.15pt;width:14.25pt;height:8.55pt;z-index:31" stroked="f">
                  <v:textbox style="layout-flow:vertical;mso-layout-flow-alt:bottom-to-top;mso-next-textbox:#_x0000_s4317" inset="0,0,0,0">
                    <w:txbxContent>
                      <w:p w:rsidR="00022B87" w:rsidRDefault="00022B87" w:rsidP="005647A7">
                        <w:pPr>
                          <w:rPr>
                            <w:lang w:val="en-ZA"/>
                          </w:rPr>
                        </w:pPr>
                        <w:r>
                          <w:rPr>
                            <w:rFonts w:ascii="Arial" w:hAnsi="Arial"/>
                            <w:lang w:val="de-DE"/>
                          </w:rPr>
                          <w:t>2</w:t>
                        </w:r>
                      </w:p>
                      <w:p w:rsidR="00022B87" w:rsidRPr="00A1625B" w:rsidRDefault="00022B87" w:rsidP="005647A7">
                        <w:pPr>
                          <w:rPr>
                            <w:lang w:val="en-ZA"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022B87" w:rsidRPr="005E72C4" w:rsidRDefault="009633E3" w:rsidP="00660888">
            <w:pPr>
              <w:rPr>
                <w:rFonts w:ascii="Arial" w:hAnsi="Arial"/>
              </w:rPr>
            </w:pPr>
            <w:r w:rsidRPr="009633E3">
              <w:rPr>
                <w:rFonts w:ascii="Arial" w:hAnsi="Arial"/>
                <w:lang w:eastAsia="en-GB"/>
              </w:rPr>
              <w:pict>
                <v:group id="_x0000_s4309" style="position:absolute;margin-left:107.05pt;margin-top:4.25pt;width:198.25pt;height:31.6pt;z-index:30" coordorigin="4223,4619" coordsize="3965,632">
                  <v:line id="_x0000_s4310" style="position:absolute" from="4223,4624" to="4223,5251"/>
                  <v:line id="_x0000_s4311" style="position:absolute" from="5367,4619" to="5367,5246"/>
                  <v:line id="_x0000_s4312" style="position:absolute" from="8188,4796" to="8188,5250"/>
                  <v:line id="_x0000_s4313" style="position:absolute" from="7614,4790" to="7614,5244"/>
                  <v:line id="_x0000_s4314" style="position:absolute" from="4229,5126" to="5363,5126">
                    <v:stroke startarrow="open" startarrowwidth="narrow" endarrow="open" endarrowwidth="narrow"/>
                  </v:line>
                  <v:line id="_x0000_s4315" style="position:absolute" from="5356,5126" to="7624,5126">
                    <v:stroke startarrow="open" startarrowwidth="narrow" endarrow="open" endarrowwidth="narrow"/>
                  </v:line>
                  <v:line id="_x0000_s4316" style="position:absolute" from="7613,5119" to="8180,5119">
                    <v:stroke startarrow="open" startarrowwidth="narrow" endarrow="open" endarrowwidth="narrow"/>
                  </v:line>
                </v:group>
              </w:pict>
            </w:r>
          </w:p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                                        4                        8                  2 </w:t>
            </w:r>
          </w:p>
          <w:p w:rsidR="00022B87" w:rsidRPr="005E72C4" w:rsidRDefault="00022B87" w:rsidP="00660888">
            <w:pPr>
              <w:rPr>
                <w:rFonts w:ascii="Arial" w:hAnsi="Arial"/>
              </w:rPr>
            </w:pPr>
          </w:p>
          <w:p w:rsidR="00022B87" w:rsidRPr="005E72C4" w:rsidRDefault="00022B87" w:rsidP="00AE3A2D">
            <w:pPr>
              <w:jc w:val="center"/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>FIGURE  4.1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022B87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(11)</w:t>
            </w:r>
          </w:p>
        </w:tc>
      </w:tr>
      <w:tr w:rsidR="00022B87" w:rsidRPr="005E72C4" w:rsidTr="0001000F">
        <w:tc>
          <w:tcPr>
            <w:tcW w:w="675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AE3A2D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E161E6">
        <w:tc>
          <w:tcPr>
            <w:tcW w:w="675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4.2</w:t>
            </w:r>
          </w:p>
        </w:tc>
        <w:tc>
          <w:tcPr>
            <w:tcW w:w="8505" w:type="dxa"/>
            <w:gridSpan w:val="3"/>
          </w:tcPr>
          <w:p w:rsidR="00022B87" w:rsidRPr="005E72C4" w:rsidRDefault="00022B87" w:rsidP="00E161E6">
            <w:pPr>
              <w:pStyle w:val="Style"/>
              <w:spacing w:line="278" w:lineRule="exact"/>
              <w:ind w:left="45" w:right="691"/>
            </w:pPr>
            <w:r w:rsidRPr="005E72C4">
              <w:t>If any number of forces whose line of action meet at a point</w:t>
            </w:r>
            <w:r w:rsidR="00E161E6" w:rsidRPr="005E72C4">
              <w:t xml:space="preserve"> </w:t>
            </w:r>
            <w:r w:rsidRPr="005E72C4">
              <w:t xml:space="preserve">can be represented in magnitude and direction by the sides of a polygon, they are in equilibrium.  </w:t>
            </w:r>
            <w:r w:rsidR="00E161E6" w:rsidRPr="005E72C4">
              <w:t>FIGURE 4.2</w:t>
            </w:r>
            <w:r w:rsidRPr="005E72C4">
              <w:t xml:space="preserve"> on sheet A show a space diagram of four anchor cables keeping a mast post upright.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E161E6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E161E6">
        <w:tc>
          <w:tcPr>
            <w:tcW w:w="675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7310" w:type="dxa"/>
          </w:tcPr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34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E161E6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E161E6">
        <w:tc>
          <w:tcPr>
            <w:tcW w:w="675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4.2.1</w:t>
            </w:r>
          </w:p>
        </w:tc>
        <w:tc>
          <w:tcPr>
            <w:tcW w:w="7654" w:type="dxa"/>
            <w:gridSpan w:val="2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Complete the force diagram on sheet A and calculate the magnitude of forces X and Y.</w:t>
            </w:r>
          </w:p>
        </w:tc>
        <w:tc>
          <w:tcPr>
            <w:tcW w:w="851" w:type="dxa"/>
            <w:vAlign w:val="bottom"/>
          </w:tcPr>
          <w:p w:rsidR="00022B87" w:rsidRPr="005E72C4" w:rsidRDefault="00E161E6" w:rsidP="00E161E6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(9)</w:t>
            </w:r>
          </w:p>
        </w:tc>
      </w:tr>
      <w:tr w:rsidR="00022B87" w:rsidRPr="005E72C4" w:rsidTr="00E161E6">
        <w:tc>
          <w:tcPr>
            <w:tcW w:w="675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7310" w:type="dxa"/>
          </w:tcPr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34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E161E6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E161E6">
        <w:tc>
          <w:tcPr>
            <w:tcW w:w="675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4.2.2</w:t>
            </w:r>
          </w:p>
        </w:tc>
        <w:tc>
          <w:tcPr>
            <w:tcW w:w="7654" w:type="dxa"/>
            <w:gridSpan w:val="2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Determine the direction of forces X and Y and indicate it on the space diagram to</w:t>
            </w:r>
            <w:r w:rsidR="00E161E6" w:rsidRPr="005E72C4">
              <w:rPr>
                <w:rFonts w:ascii="Arial" w:hAnsi="Arial"/>
              </w:rPr>
              <w:t>o</w:t>
            </w:r>
            <w:r w:rsidRPr="005E72C4">
              <w:rPr>
                <w:rFonts w:ascii="Arial" w:hAnsi="Arial"/>
              </w:rPr>
              <w:t xml:space="preserve">. </w:t>
            </w:r>
          </w:p>
        </w:tc>
        <w:tc>
          <w:tcPr>
            <w:tcW w:w="851" w:type="dxa"/>
            <w:vAlign w:val="bottom"/>
          </w:tcPr>
          <w:p w:rsidR="00022B87" w:rsidRPr="005E72C4" w:rsidRDefault="00E161E6" w:rsidP="00E161E6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(1)</w:t>
            </w:r>
          </w:p>
        </w:tc>
      </w:tr>
      <w:tr w:rsidR="00022B87" w:rsidRPr="005E72C4" w:rsidTr="00E161E6">
        <w:tc>
          <w:tcPr>
            <w:tcW w:w="675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7310" w:type="dxa"/>
          </w:tcPr>
          <w:p w:rsidR="00022B87" w:rsidRPr="005E72C4" w:rsidRDefault="00022B87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344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22B87" w:rsidRPr="005E72C4" w:rsidRDefault="00022B87" w:rsidP="00E161E6">
            <w:pPr>
              <w:jc w:val="right"/>
              <w:rPr>
                <w:rFonts w:ascii="Arial" w:hAnsi="Arial"/>
              </w:rPr>
            </w:pPr>
          </w:p>
        </w:tc>
      </w:tr>
      <w:tr w:rsidR="00022B87" w:rsidRPr="005E72C4" w:rsidTr="00E161E6">
        <w:tc>
          <w:tcPr>
            <w:tcW w:w="675" w:type="dxa"/>
          </w:tcPr>
          <w:p w:rsidR="00022B87" w:rsidRPr="005E72C4" w:rsidRDefault="00022B8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4.3</w:t>
            </w:r>
          </w:p>
        </w:tc>
        <w:tc>
          <w:tcPr>
            <w:tcW w:w="8505" w:type="dxa"/>
            <w:gridSpan w:val="3"/>
          </w:tcPr>
          <w:p w:rsidR="00022B87" w:rsidRPr="005E72C4" w:rsidRDefault="00022B87" w:rsidP="00332B2C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FIGURE 4.3 show a beam with point loads. Calculate the reaction forces of supports A and B.</w:t>
            </w:r>
          </w:p>
        </w:tc>
        <w:tc>
          <w:tcPr>
            <w:tcW w:w="851" w:type="dxa"/>
            <w:vAlign w:val="bottom"/>
          </w:tcPr>
          <w:p w:rsidR="00022B87" w:rsidRPr="005E72C4" w:rsidRDefault="00022B87" w:rsidP="00E161E6">
            <w:pPr>
              <w:jc w:val="right"/>
              <w:rPr>
                <w:rFonts w:ascii="Arial" w:hAnsi="Arial"/>
              </w:rPr>
            </w:pPr>
          </w:p>
        </w:tc>
      </w:tr>
      <w:tr w:rsidR="00E161E6" w:rsidRPr="005E72C4" w:rsidTr="0001000F">
        <w:tc>
          <w:tcPr>
            <w:tcW w:w="675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05" w:type="dxa"/>
            <w:gridSpan w:val="3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  <w:p w:rsidR="00E161E6" w:rsidRPr="005E72C4" w:rsidRDefault="00E161E6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                                20 N                         20 N                          60 N </w:t>
            </w:r>
          </w:p>
          <w:p w:rsidR="00E161E6" w:rsidRPr="005E72C4" w:rsidRDefault="009633E3" w:rsidP="00660888">
            <w:pPr>
              <w:rPr>
                <w:rFonts w:ascii="Arial" w:hAnsi="Arial"/>
              </w:rPr>
            </w:pPr>
            <w:r w:rsidRPr="009633E3">
              <w:rPr>
                <w:rFonts w:ascii="Arial" w:hAnsi="Arial"/>
              </w:rPr>
              <w:pict>
                <v:group id="_x0000_s4339" style="position:absolute;margin-left:111.5pt;margin-top:3.7pt;width:226.75pt;height:64.1pt;z-index:41" coordorigin="4323,10617" coordsize="4535,1657">
                  <v:line id="_x0000_s4340" style="position:absolute" from="4323,11390" to="8858,11390" strokeweight="4pt"/>
                  <v:line id="_x0000_s4341" style="position:absolute" from="4333,11959" to="5467,11959">
                    <v:stroke startarrow="open" startarrowwidth="narrow" startarrowlength="long" endarrow="open" endarrowwidth="narrow" endarrowlength="long"/>
                  </v:line>
                  <v:line id="_x0000_s4342" style="position:absolute" from="5457,11962" to="6591,11962">
                    <v:stroke startarrow="open" startarrowwidth="narrow" startarrowlength="long" endarrow="open" endarrowwidth="narrow" endarrowlength="long"/>
                  </v:line>
                  <v:line id="_x0000_s4343" style="position:absolute" from="6587,11960" to="8855,11960">
                    <v:stroke startarrow="open" startarrowwidth="narrow" startarrowlength="long" endarrow="open" endarrowwidth="narrow" endarrowlength="long"/>
                  </v:line>
                  <v:line id="_x0000_s4344" style="position:absolute" from="4345,11502" to="4345,12186"/>
                  <v:line id="_x0000_s4345" style="position:absolute" from="6603,11504" to="6603,12188"/>
                  <v:line id="_x0000_s4346" style="position:absolute;flip:x y" from="5459,11424" to="5459,12274" strokeweight="2pt">
                    <v:stroke endarrow="block" endarrowwidth="wide" endarrowlength="long"/>
                  </v:line>
                  <v:line id="_x0000_s4347" style="position:absolute;flip:x y" from="8831,11383" to="8831,12233" strokeweight="2pt">
                    <v:stroke endarrow="block" endarrowwidth="wide" endarrowlength="long"/>
                  </v:line>
                  <v:line id="_x0000_s4348" style="position:absolute;flip:x" from="4358,10617" to="4358,11354">
                    <v:stroke endarrow="open" endarrowlength="long"/>
                  </v:line>
                  <v:line id="_x0000_s4349" style="position:absolute;flip:x" from="6597,10619" to="6597,11356">
                    <v:stroke endarrow="open" endarrowlength="long"/>
                  </v:line>
                  <v:line id="_x0000_s4350" style="position:absolute;flip:x" from="8843,10619" to="8843,11356">
                    <v:stroke endarrow="open" endarrowlength="long"/>
                  </v:line>
                </v:group>
              </w:pict>
            </w:r>
          </w:p>
          <w:p w:rsidR="00E161E6" w:rsidRPr="005E72C4" w:rsidRDefault="00E161E6" w:rsidP="00660888">
            <w:pPr>
              <w:rPr>
                <w:rFonts w:ascii="Arial" w:hAnsi="Arial"/>
              </w:rPr>
            </w:pPr>
          </w:p>
          <w:p w:rsidR="00E161E6" w:rsidRPr="005E72C4" w:rsidRDefault="00E161E6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         </w:t>
            </w:r>
          </w:p>
          <w:p w:rsidR="00E161E6" w:rsidRPr="005E72C4" w:rsidRDefault="00E161E6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                                        2 m           2 m               4 m</w:t>
            </w:r>
          </w:p>
          <w:p w:rsidR="00E161E6" w:rsidRPr="005E72C4" w:rsidRDefault="00E161E6" w:rsidP="00660888">
            <w:pPr>
              <w:rPr>
                <w:rFonts w:ascii="Arial" w:hAnsi="Arial"/>
              </w:rPr>
            </w:pPr>
          </w:p>
          <w:p w:rsidR="00E161E6" w:rsidRPr="005E72C4" w:rsidRDefault="00E161E6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                                                 A                                   </w:t>
            </w:r>
            <w:r w:rsidR="00250572">
              <w:rPr>
                <w:rFonts w:ascii="Arial" w:hAnsi="Arial"/>
              </w:rPr>
              <w:t xml:space="preserve">              </w:t>
            </w:r>
            <w:r w:rsidRPr="005E72C4">
              <w:rPr>
                <w:rFonts w:ascii="Arial" w:hAnsi="Arial"/>
              </w:rPr>
              <w:t>B</w:t>
            </w:r>
          </w:p>
          <w:p w:rsidR="00E161E6" w:rsidRPr="005E72C4" w:rsidRDefault="00E161E6" w:rsidP="00AE3A2D">
            <w:pPr>
              <w:jc w:val="center"/>
              <w:rPr>
                <w:rFonts w:ascii="Arial" w:hAnsi="Arial"/>
                <w:u w:val="single"/>
              </w:rPr>
            </w:pPr>
          </w:p>
          <w:p w:rsidR="00E161E6" w:rsidRPr="005E72C4" w:rsidRDefault="00E161E6" w:rsidP="00AE3A2D">
            <w:pPr>
              <w:jc w:val="center"/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>FIGURE  4.3</w:t>
            </w:r>
          </w:p>
        </w:tc>
        <w:tc>
          <w:tcPr>
            <w:tcW w:w="851" w:type="dxa"/>
            <w:vAlign w:val="bottom"/>
          </w:tcPr>
          <w:p w:rsidR="00E161E6" w:rsidRPr="005E72C4" w:rsidRDefault="00E161E6" w:rsidP="00445A7F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(9)</w:t>
            </w:r>
          </w:p>
        </w:tc>
      </w:tr>
      <w:tr w:rsidR="00E161E6" w:rsidRPr="005E72C4" w:rsidTr="0001000F">
        <w:tc>
          <w:tcPr>
            <w:tcW w:w="675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E161E6" w:rsidRPr="005E72C4" w:rsidRDefault="00E161E6" w:rsidP="00AE3A2D">
            <w:pPr>
              <w:jc w:val="right"/>
              <w:rPr>
                <w:rFonts w:ascii="Arial" w:hAnsi="Arial"/>
              </w:rPr>
            </w:pPr>
          </w:p>
        </w:tc>
      </w:tr>
      <w:tr w:rsidR="00E161E6" w:rsidRPr="005E72C4" w:rsidTr="0001000F">
        <w:tc>
          <w:tcPr>
            <w:tcW w:w="675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4.4</w:t>
            </w:r>
          </w:p>
        </w:tc>
        <w:tc>
          <w:tcPr>
            <w:tcW w:w="8505" w:type="dxa"/>
            <w:gridSpan w:val="3"/>
          </w:tcPr>
          <w:p w:rsidR="00E161E6" w:rsidRPr="005E72C4" w:rsidRDefault="00E161E6" w:rsidP="00E161E6">
            <w:pPr>
              <w:pStyle w:val="Style"/>
              <w:tabs>
                <w:tab w:val="left" w:pos="0"/>
              </w:tabs>
              <w:spacing w:line="283" w:lineRule="exact"/>
              <w:ind w:right="19"/>
            </w:pPr>
            <w:r w:rsidRPr="005E72C4">
              <w:t>To determine the quantity and position of the steel reinforcement in a concrete beam, the moments caused by the loads must be calculated.  FIGURE 4.4 on sheet B shows a diagrammatic representation of a beam with point loads.  Calculate on sheet B the following:</w:t>
            </w:r>
          </w:p>
        </w:tc>
        <w:tc>
          <w:tcPr>
            <w:tcW w:w="851" w:type="dxa"/>
            <w:vAlign w:val="bottom"/>
          </w:tcPr>
          <w:p w:rsidR="00E161E6" w:rsidRPr="005E72C4" w:rsidRDefault="00E161E6" w:rsidP="00AE3A2D">
            <w:pPr>
              <w:jc w:val="right"/>
              <w:rPr>
                <w:rFonts w:ascii="Arial" w:hAnsi="Arial"/>
              </w:rPr>
            </w:pPr>
          </w:p>
        </w:tc>
      </w:tr>
      <w:tr w:rsidR="00E161E6" w:rsidRPr="005E72C4" w:rsidTr="0001000F">
        <w:tc>
          <w:tcPr>
            <w:tcW w:w="675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E161E6" w:rsidRPr="005E72C4" w:rsidRDefault="00E161E6" w:rsidP="00AE3A2D">
            <w:pPr>
              <w:jc w:val="right"/>
              <w:rPr>
                <w:rFonts w:ascii="Arial" w:hAnsi="Arial"/>
              </w:rPr>
            </w:pPr>
          </w:p>
        </w:tc>
      </w:tr>
      <w:tr w:rsidR="00E161E6" w:rsidRPr="005E72C4" w:rsidTr="0001000F">
        <w:tc>
          <w:tcPr>
            <w:tcW w:w="675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4.4.1</w:t>
            </w:r>
          </w:p>
        </w:tc>
        <w:tc>
          <w:tcPr>
            <w:tcW w:w="7654" w:type="dxa"/>
            <w:gridSpan w:val="2"/>
          </w:tcPr>
          <w:p w:rsidR="00E161E6" w:rsidRPr="005E72C4" w:rsidRDefault="00E161E6" w:rsidP="00E161E6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The bending moment values of points A to D.</w:t>
            </w:r>
          </w:p>
        </w:tc>
        <w:tc>
          <w:tcPr>
            <w:tcW w:w="851" w:type="dxa"/>
            <w:vAlign w:val="bottom"/>
          </w:tcPr>
          <w:p w:rsidR="00E161E6" w:rsidRPr="005E72C4" w:rsidRDefault="00E161E6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(6)</w:t>
            </w:r>
          </w:p>
        </w:tc>
      </w:tr>
      <w:tr w:rsidR="00E161E6" w:rsidRPr="005E72C4" w:rsidTr="0001000F">
        <w:tc>
          <w:tcPr>
            <w:tcW w:w="675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E161E6" w:rsidRPr="005E72C4" w:rsidRDefault="00E161E6" w:rsidP="00AE3A2D">
            <w:pPr>
              <w:jc w:val="right"/>
              <w:rPr>
                <w:rFonts w:ascii="Arial" w:hAnsi="Arial"/>
              </w:rPr>
            </w:pPr>
          </w:p>
        </w:tc>
      </w:tr>
      <w:tr w:rsidR="00E161E6" w:rsidRPr="005E72C4" w:rsidTr="0001000F">
        <w:tc>
          <w:tcPr>
            <w:tcW w:w="675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4.4.2</w:t>
            </w:r>
          </w:p>
        </w:tc>
        <w:tc>
          <w:tcPr>
            <w:tcW w:w="7654" w:type="dxa"/>
            <w:gridSpan w:val="2"/>
          </w:tcPr>
          <w:p w:rsidR="00E161E6" w:rsidRPr="005E72C4" w:rsidRDefault="00E161E6" w:rsidP="00E161E6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Draw the bending moment diagram according to the given scale.</w:t>
            </w:r>
          </w:p>
        </w:tc>
        <w:tc>
          <w:tcPr>
            <w:tcW w:w="851" w:type="dxa"/>
            <w:vAlign w:val="bottom"/>
          </w:tcPr>
          <w:p w:rsidR="00E161E6" w:rsidRPr="005E72C4" w:rsidRDefault="00E161E6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(4)</w:t>
            </w:r>
          </w:p>
        </w:tc>
      </w:tr>
      <w:tr w:rsidR="00E161E6" w:rsidRPr="005E72C4" w:rsidTr="0001000F">
        <w:tc>
          <w:tcPr>
            <w:tcW w:w="675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E161E6" w:rsidRPr="005E72C4" w:rsidRDefault="00E161E6" w:rsidP="00AE3A2D">
            <w:pPr>
              <w:jc w:val="right"/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>[40]</w:t>
            </w:r>
          </w:p>
        </w:tc>
      </w:tr>
      <w:tr w:rsidR="00E161E6" w:rsidRPr="005E72C4" w:rsidTr="0001000F">
        <w:tc>
          <w:tcPr>
            <w:tcW w:w="675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E161E6" w:rsidRPr="005E72C4" w:rsidRDefault="00E161E6" w:rsidP="00AE3A2D">
            <w:pPr>
              <w:jc w:val="right"/>
              <w:rPr>
                <w:rFonts w:ascii="Arial" w:hAnsi="Arial"/>
                <w:b/>
              </w:rPr>
            </w:pPr>
          </w:p>
        </w:tc>
      </w:tr>
      <w:tr w:rsidR="00E161E6" w:rsidRPr="005E72C4" w:rsidTr="0001000F">
        <w:tc>
          <w:tcPr>
            <w:tcW w:w="675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E161E6" w:rsidRPr="005E72C4" w:rsidRDefault="00E161E6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E161E6" w:rsidRPr="005E72C4" w:rsidRDefault="00E161E6" w:rsidP="00AE3A2D">
            <w:pPr>
              <w:jc w:val="right"/>
              <w:rPr>
                <w:rFonts w:ascii="Arial" w:hAnsi="Arial"/>
                <w:b/>
              </w:rPr>
            </w:pPr>
          </w:p>
        </w:tc>
      </w:tr>
    </w:tbl>
    <w:p w:rsidR="005647A7" w:rsidRPr="005E72C4" w:rsidRDefault="005647A7" w:rsidP="005647A7">
      <w:pPr>
        <w:rPr>
          <w:rFonts w:ascii="Arial" w:hAnsi="Arial"/>
        </w:rPr>
      </w:pPr>
    </w:p>
    <w:tbl>
      <w:tblPr>
        <w:tblW w:w="10031" w:type="dxa"/>
        <w:tblBorders>
          <w:insideH w:val="single" w:sz="4" w:space="0" w:color="auto"/>
        </w:tblBorders>
        <w:tblLook w:val="0000"/>
      </w:tblPr>
      <w:tblGrid>
        <w:gridCol w:w="9180"/>
        <w:gridCol w:w="851"/>
      </w:tblGrid>
      <w:tr w:rsidR="0001000F" w:rsidRPr="005E72C4" w:rsidTr="0001000F">
        <w:tc>
          <w:tcPr>
            <w:tcW w:w="9180" w:type="dxa"/>
          </w:tcPr>
          <w:p w:rsidR="0001000F" w:rsidRPr="005E72C4" w:rsidRDefault="00123F6C" w:rsidP="00660888">
            <w:pPr>
              <w:pStyle w:val="Heading1"/>
            </w:pPr>
            <w:r w:rsidRPr="005E72C4">
              <w:t>QUESTION</w:t>
            </w:r>
            <w:r w:rsidR="0001000F" w:rsidRPr="005E72C4">
              <w:t xml:space="preserve"> 5</w:t>
            </w:r>
          </w:p>
        </w:tc>
        <w:tc>
          <w:tcPr>
            <w:tcW w:w="851" w:type="dxa"/>
          </w:tcPr>
          <w:p w:rsidR="0001000F" w:rsidRPr="005E72C4" w:rsidRDefault="0001000F" w:rsidP="00660888">
            <w:pPr>
              <w:rPr>
                <w:rFonts w:ascii="Arial" w:hAnsi="Arial"/>
              </w:rPr>
            </w:pPr>
          </w:p>
        </w:tc>
      </w:tr>
    </w:tbl>
    <w:p w:rsidR="005647A7" w:rsidRPr="005E72C4" w:rsidRDefault="005647A7" w:rsidP="005647A7">
      <w:pPr>
        <w:rPr>
          <w:rFonts w:ascii="Arial" w:hAnsi="Arial"/>
        </w:rPr>
      </w:pPr>
    </w:p>
    <w:tbl>
      <w:tblPr>
        <w:tblW w:w="10031" w:type="dxa"/>
        <w:tblLook w:val="01E0"/>
      </w:tblPr>
      <w:tblGrid>
        <w:gridCol w:w="675"/>
        <w:gridCol w:w="851"/>
        <w:gridCol w:w="7310"/>
        <w:gridCol w:w="344"/>
        <w:gridCol w:w="851"/>
      </w:tblGrid>
      <w:tr w:rsidR="0001000F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5.1</w:t>
            </w:r>
          </w:p>
        </w:tc>
        <w:tc>
          <w:tcPr>
            <w:tcW w:w="8505" w:type="dxa"/>
            <w:gridSpan w:val="3"/>
          </w:tcPr>
          <w:p w:rsidR="00D813D0" w:rsidRPr="005E72C4" w:rsidRDefault="00D813D0" w:rsidP="00D32BC5">
            <w:pPr>
              <w:pStyle w:val="Style"/>
              <w:spacing w:line="283" w:lineRule="exact"/>
              <w:ind w:right="720"/>
            </w:pPr>
            <w:r w:rsidRPr="005E72C4">
              <w:t>A bar with a length of 3 meter and a radius of 5 mm extend 0,4 mm when a tensile force of 400 N is applied on it.</w:t>
            </w:r>
          </w:p>
          <w:p w:rsidR="005647A7" w:rsidRPr="005E72C4" w:rsidRDefault="00D813D0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Calculate</w:t>
            </w:r>
            <w:r w:rsidR="005647A7" w:rsidRPr="005E72C4">
              <w:rPr>
                <w:rFonts w:ascii="Arial" w:hAnsi="Arial"/>
              </w:rPr>
              <w:t>: (</w:t>
            </w:r>
            <w:r w:rsidRPr="005E72C4">
              <w:rPr>
                <w:rFonts w:ascii="Arial" w:hAnsi="Arial"/>
              </w:rPr>
              <w:t>Show all formulas and calculations</w:t>
            </w:r>
            <w:r w:rsidR="005647A7" w:rsidRPr="005E72C4">
              <w:rPr>
                <w:rFonts w:ascii="Arial" w:hAnsi="Arial"/>
              </w:rPr>
              <w:t>)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01000F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05" w:type="dxa"/>
            <w:gridSpan w:val="3"/>
            <w:vAlign w:val="center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5.1.1</w:t>
            </w:r>
          </w:p>
        </w:tc>
        <w:tc>
          <w:tcPr>
            <w:tcW w:w="7654" w:type="dxa"/>
            <w:gridSpan w:val="2"/>
          </w:tcPr>
          <w:p w:rsidR="005647A7" w:rsidRPr="005E72C4" w:rsidRDefault="00D813D0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The stress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(6)</w:t>
            </w: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5.1.2</w:t>
            </w:r>
          </w:p>
        </w:tc>
        <w:tc>
          <w:tcPr>
            <w:tcW w:w="7654" w:type="dxa"/>
            <w:gridSpan w:val="2"/>
          </w:tcPr>
          <w:p w:rsidR="005647A7" w:rsidRPr="005E72C4" w:rsidRDefault="00D32BC5" w:rsidP="00D32BC5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Strain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(3)</w:t>
            </w: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5.1.3</w:t>
            </w:r>
          </w:p>
        </w:tc>
        <w:tc>
          <w:tcPr>
            <w:tcW w:w="7654" w:type="dxa"/>
            <w:gridSpan w:val="2"/>
          </w:tcPr>
          <w:p w:rsidR="005647A7" w:rsidRPr="005E72C4" w:rsidRDefault="00D32BC5" w:rsidP="00D32BC5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The elasticity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(4)</w:t>
            </w: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01000F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5.2</w:t>
            </w:r>
          </w:p>
        </w:tc>
        <w:tc>
          <w:tcPr>
            <w:tcW w:w="8505" w:type="dxa"/>
            <w:gridSpan w:val="3"/>
          </w:tcPr>
          <w:p w:rsidR="005647A7" w:rsidRPr="005E72C4" w:rsidRDefault="00380707" w:rsidP="00AE3A2D">
            <w:pPr>
              <w:pStyle w:val="Style"/>
              <w:tabs>
                <w:tab w:val="left" w:pos="993"/>
              </w:tabs>
              <w:spacing w:line="244" w:lineRule="exact"/>
            </w:pPr>
            <w:r w:rsidRPr="005E72C4">
              <w:t>FIGURE</w:t>
            </w:r>
            <w:r w:rsidR="005647A7" w:rsidRPr="005E72C4">
              <w:t xml:space="preserve"> 5.2 o</w:t>
            </w:r>
            <w:r w:rsidR="00084B6E" w:rsidRPr="005E72C4">
              <w:t>n sheet C show a planned extension to an existing building</w:t>
            </w:r>
            <w:r w:rsidR="005647A7" w:rsidRPr="005E72C4">
              <w:t xml:space="preserve">. </w:t>
            </w:r>
          </w:p>
          <w:p w:rsidR="005647A7" w:rsidRPr="005E72C4" w:rsidRDefault="00084B6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Answer the following questions with regard to the quantity list of the planned </w:t>
            </w:r>
            <w:r w:rsidR="00D32BC5" w:rsidRPr="005E72C4">
              <w:rPr>
                <w:rFonts w:ascii="Arial" w:hAnsi="Arial"/>
              </w:rPr>
              <w:t>extension</w:t>
            </w:r>
            <w:r w:rsidR="005647A7" w:rsidRPr="005E72C4">
              <w:rPr>
                <w:rFonts w:ascii="Arial" w:hAnsi="Arial"/>
              </w:rPr>
              <w:t>: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01000F" w:rsidRPr="005E72C4" w:rsidTr="0001000F">
        <w:tc>
          <w:tcPr>
            <w:tcW w:w="675" w:type="dxa"/>
          </w:tcPr>
          <w:p w:rsidR="0001000F" w:rsidRPr="005E72C4" w:rsidRDefault="0001000F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01000F" w:rsidRPr="005E72C4" w:rsidRDefault="0001000F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01000F" w:rsidRPr="005E72C4" w:rsidRDefault="0001000F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01000F" w:rsidRPr="005E72C4" w:rsidRDefault="0001000F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AE3A2D">
            <w:pPr>
              <w:ind w:right="-1188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5.2.1</w:t>
            </w:r>
          </w:p>
        </w:tc>
        <w:tc>
          <w:tcPr>
            <w:tcW w:w="7654" w:type="dxa"/>
            <w:gridSpan w:val="2"/>
          </w:tcPr>
          <w:p w:rsidR="005647A7" w:rsidRPr="005E72C4" w:rsidRDefault="00140AAE" w:rsidP="00AE3A2D">
            <w:pPr>
              <w:pStyle w:val="Style"/>
              <w:spacing w:line="278" w:lineRule="exact"/>
              <w:ind w:left="4" w:right="4"/>
            </w:pPr>
            <w:r w:rsidRPr="005E72C4">
              <w:t>Calculate on sheet C and D the number of bricks needed for the erecting of the super structure of the planned extension.</w:t>
            </w:r>
            <w:r w:rsidR="005647A7" w:rsidRPr="005E72C4">
              <w:t xml:space="preserve"> </w:t>
            </w:r>
          </w:p>
          <w:p w:rsidR="005647A7" w:rsidRPr="005E72C4" w:rsidRDefault="00140AAE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 xml:space="preserve">Wasting of </w:t>
            </w:r>
            <w:r w:rsidR="005647A7" w:rsidRPr="005E72C4">
              <w:rPr>
                <w:rFonts w:ascii="Arial" w:hAnsi="Arial"/>
              </w:rPr>
              <w:t>5% m</w:t>
            </w:r>
            <w:r w:rsidRPr="005E72C4">
              <w:rPr>
                <w:rFonts w:ascii="Arial" w:hAnsi="Arial"/>
              </w:rPr>
              <w:t>ust be added</w:t>
            </w:r>
            <w:r w:rsidR="005647A7" w:rsidRPr="005E72C4">
              <w:rPr>
                <w:rFonts w:ascii="Arial" w:hAnsi="Arial"/>
              </w:rPr>
              <w:t>.</w:t>
            </w:r>
          </w:p>
        </w:tc>
        <w:tc>
          <w:tcPr>
            <w:tcW w:w="851" w:type="dxa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(15)</w:t>
            </w: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7310" w:type="dxa"/>
          </w:tcPr>
          <w:p w:rsidR="005647A7" w:rsidRPr="005E72C4" w:rsidRDefault="005647A7" w:rsidP="00AE3A2D">
            <w:pPr>
              <w:ind w:right="-1188"/>
              <w:rPr>
                <w:rFonts w:ascii="Arial" w:hAnsi="Arial"/>
              </w:rPr>
            </w:pPr>
          </w:p>
        </w:tc>
        <w:tc>
          <w:tcPr>
            <w:tcW w:w="344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5.2.2</w:t>
            </w:r>
          </w:p>
        </w:tc>
        <w:tc>
          <w:tcPr>
            <w:tcW w:w="7654" w:type="dxa"/>
            <w:gridSpan w:val="2"/>
          </w:tcPr>
          <w:p w:rsidR="005647A7" w:rsidRPr="005E72C4" w:rsidRDefault="00642D95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Briefly motivate why a contractor needs a quantity list to tender for a project</w:t>
            </w:r>
            <w:r w:rsidR="005647A7" w:rsidRPr="005E72C4">
              <w:rPr>
                <w:rFonts w:ascii="Arial" w:hAnsi="Arial"/>
              </w:rPr>
              <w:t xml:space="preserve">. </w:t>
            </w:r>
          </w:p>
        </w:tc>
        <w:tc>
          <w:tcPr>
            <w:tcW w:w="851" w:type="dxa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7654" w:type="dxa"/>
            <w:gridSpan w:val="2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01000F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5.3</w:t>
            </w:r>
          </w:p>
        </w:tc>
        <w:tc>
          <w:tcPr>
            <w:tcW w:w="8505" w:type="dxa"/>
            <w:gridSpan w:val="3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Identif</w:t>
            </w:r>
            <w:r w:rsidR="00642D95" w:rsidRPr="005E72C4">
              <w:rPr>
                <w:rFonts w:ascii="Arial" w:hAnsi="Arial"/>
              </w:rPr>
              <w:t xml:space="preserve">y FOUR of the </w:t>
            </w:r>
            <w:r w:rsidR="00D32BC5" w:rsidRPr="005E72C4">
              <w:rPr>
                <w:rFonts w:ascii="Arial" w:hAnsi="Arial"/>
              </w:rPr>
              <w:t>particulars</w:t>
            </w:r>
            <w:r w:rsidR="00642D95" w:rsidRPr="005E72C4">
              <w:rPr>
                <w:rFonts w:ascii="Arial" w:hAnsi="Arial"/>
              </w:rPr>
              <w:t xml:space="preserve"> </w:t>
            </w:r>
            <w:r w:rsidR="00123F6C" w:rsidRPr="005E72C4">
              <w:rPr>
                <w:rFonts w:ascii="Arial" w:hAnsi="Arial"/>
              </w:rPr>
              <w:t>below that</w:t>
            </w:r>
            <w:r w:rsidR="00642D95" w:rsidRPr="005E72C4">
              <w:rPr>
                <w:rFonts w:ascii="Arial" w:hAnsi="Arial"/>
              </w:rPr>
              <w:t xml:space="preserve"> are applicable to section elevations</w:t>
            </w:r>
            <w:r w:rsidR="00332B2C" w:rsidRPr="005E72C4">
              <w:rPr>
                <w:rFonts w:ascii="Arial" w:hAnsi="Arial"/>
              </w:rPr>
              <w:t>: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(4)</w:t>
            </w:r>
          </w:p>
        </w:tc>
      </w:tr>
      <w:tr w:rsidR="0001000F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05" w:type="dxa"/>
            <w:gridSpan w:val="3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Style"/>
            </w:pPr>
            <w:r w:rsidRPr="005E72C4">
              <w:t xml:space="preserve">5.3.1 </w:t>
            </w:r>
          </w:p>
        </w:tc>
        <w:tc>
          <w:tcPr>
            <w:tcW w:w="7654" w:type="dxa"/>
            <w:gridSpan w:val="2"/>
          </w:tcPr>
          <w:p w:rsidR="005647A7" w:rsidRPr="005E72C4" w:rsidRDefault="00642D95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The width and thickness of foundations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Style"/>
            </w:pPr>
          </w:p>
        </w:tc>
        <w:tc>
          <w:tcPr>
            <w:tcW w:w="7654" w:type="dxa"/>
            <w:gridSpan w:val="2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Style"/>
            </w:pPr>
            <w:r w:rsidRPr="005E72C4">
              <w:t xml:space="preserve">5.3.2 </w:t>
            </w: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642D95" w:rsidP="00642D95">
            <w:pPr>
              <w:pStyle w:val="Style"/>
            </w:pPr>
            <w:r w:rsidRPr="005E72C4">
              <w:t>The roof construction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Style"/>
            </w:pP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5647A7" w:rsidP="00AE3A2D">
            <w:pPr>
              <w:pStyle w:val="Style"/>
              <w:ind w:left="278"/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 xml:space="preserve">5.3.3 </w:t>
            </w: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642D95" w:rsidP="00642D95">
            <w:pPr>
              <w:pStyle w:val="Style"/>
            </w:pPr>
            <w:r w:rsidRPr="005E72C4">
              <w:t>Access to the site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5647A7" w:rsidP="00AE3A2D">
            <w:pPr>
              <w:pStyle w:val="Style"/>
              <w:ind w:left="278"/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 xml:space="preserve">5.3.4 </w:t>
            </w: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642D95" w:rsidP="00642D95">
            <w:pPr>
              <w:pStyle w:val="Style"/>
            </w:pPr>
            <w:r w:rsidRPr="005E72C4">
              <w:t>Number of the site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5647A7" w:rsidP="00AE3A2D">
            <w:pPr>
              <w:pStyle w:val="Style"/>
              <w:ind w:left="278"/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 xml:space="preserve">5.3.5 </w:t>
            </w: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642D95" w:rsidP="00642D95">
            <w:pPr>
              <w:pStyle w:val="Style"/>
            </w:pPr>
            <w:r w:rsidRPr="005E72C4">
              <w:t>Position of damp proofing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5647A7" w:rsidP="00AE3A2D">
            <w:pPr>
              <w:pStyle w:val="Style"/>
              <w:ind w:left="278"/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 xml:space="preserve">5.3.6 </w:t>
            </w: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642D95" w:rsidP="00642D95">
            <w:pPr>
              <w:pStyle w:val="Style"/>
            </w:pPr>
            <w:r w:rsidRPr="005E72C4">
              <w:t>Ceilings and brand</w:t>
            </w:r>
            <w:r w:rsidR="00A35E1C" w:rsidRPr="005E72C4">
              <w:t>e</w:t>
            </w:r>
            <w:r w:rsidRPr="005E72C4">
              <w:t>ring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5647A7" w:rsidP="00AE3A2D">
            <w:pPr>
              <w:pStyle w:val="Style"/>
              <w:ind w:left="278"/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 xml:space="preserve">5.3.7 </w:t>
            </w: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642D95" w:rsidP="00642D95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>Building lines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5647A7" w:rsidP="00AE3A2D">
            <w:pPr>
              <w:pStyle w:val="BodyText"/>
              <w:ind w:left="278"/>
              <w:rPr>
                <w:b w:val="0"/>
                <w:sz w:val="24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 xml:space="preserve">5.3.8 </w:t>
            </w: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642D95" w:rsidP="00642D95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>North arrow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5647A7" w:rsidP="00AE3A2D">
            <w:pPr>
              <w:pStyle w:val="BodyText"/>
              <w:ind w:left="278"/>
              <w:rPr>
                <w:b w:val="0"/>
                <w:sz w:val="24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01000F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5.4</w:t>
            </w:r>
          </w:p>
        </w:tc>
        <w:tc>
          <w:tcPr>
            <w:tcW w:w="8505" w:type="dxa"/>
            <w:gridSpan w:val="3"/>
            <w:vAlign w:val="center"/>
          </w:tcPr>
          <w:p w:rsidR="005647A7" w:rsidRPr="005E72C4" w:rsidRDefault="00642D95" w:rsidP="00642D95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>Make neat sketches to illustrate the following symbols</w:t>
            </w:r>
            <w:r w:rsidR="009C7DC8" w:rsidRPr="005E72C4">
              <w:rPr>
                <w:b w:val="0"/>
                <w:sz w:val="24"/>
              </w:rPr>
              <w:t>: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5647A7" w:rsidP="00AE3A2D">
            <w:pPr>
              <w:pStyle w:val="BodyText"/>
              <w:ind w:left="278"/>
              <w:rPr>
                <w:b w:val="0"/>
                <w:sz w:val="24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>5.4.1</w:t>
            </w: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9C7DC8" w:rsidP="009C7DC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>Water meter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5647A7" w:rsidP="00AE3A2D">
            <w:pPr>
              <w:pStyle w:val="BodyText"/>
              <w:ind w:left="278"/>
              <w:rPr>
                <w:b w:val="0"/>
                <w:sz w:val="24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>5.4.2</w:t>
            </w: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9C7DC8" w:rsidP="009C7DC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>Manhole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5647A7" w:rsidP="00AE3A2D">
            <w:pPr>
              <w:pStyle w:val="BodyText"/>
              <w:ind w:left="278"/>
              <w:rPr>
                <w:b w:val="0"/>
                <w:sz w:val="24"/>
              </w:rPr>
            </w:pP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</w:p>
        </w:tc>
      </w:tr>
      <w:tr w:rsidR="003C0BEE" w:rsidRPr="005E72C4" w:rsidTr="0001000F">
        <w:tc>
          <w:tcPr>
            <w:tcW w:w="675" w:type="dxa"/>
          </w:tcPr>
          <w:p w:rsidR="005647A7" w:rsidRPr="005E72C4" w:rsidRDefault="005647A7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5647A7" w:rsidRPr="005E72C4" w:rsidRDefault="005647A7" w:rsidP="0066088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>5.4.3</w:t>
            </w:r>
          </w:p>
        </w:tc>
        <w:tc>
          <w:tcPr>
            <w:tcW w:w="7654" w:type="dxa"/>
            <w:gridSpan w:val="2"/>
            <w:vAlign w:val="center"/>
          </w:tcPr>
          <w:p w:rsidR="005647A7" w:rsidRPr="005E72C4" w:rsidRDefault="009C7DC8" w:rsidP="009C7DC8">
            <w:pPr>
              <w:pStyle w:val="BodyText"/>
              <w:rPr>
                <w:b w:val="0"/>
                <w:sz w:val="24"/>
              </w:rPr>
            </w:pPr>
            <w:r w:rsidRPr="005E72C4">
              <w:rPr>
                <w:b w:val="0"/>
                <w:sz w:val="24"/>
              </w:rPr>
              <w:t>Shower</w:t>
            </w:r>
          </w:p>
        </w:tc>
        <w:tc>
          <w:tcPr>
            <w:tcW w:w="851" w:type="dxa"/>
            <w:vAlign w:val="bottom"/>
          </w:tcPr>
          <w:p w:rsidR="005647A7" w:rsidRPr="005E72C4" w:rsidRDefault="005647A7" w:rsidP="00AE3A2D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(2)</w:t>
            </w:r>
          </w:p>
        </w:tc>
      </w:tr>
      <w:tr w:rsidR="0001000F" w:rsidRPr="005E72C4" w:rsidTr="0001000F">
        <w:tc>
          <w:tcPr>
            <w:tcW w:w="675" w:type="dxa"/>
          </w:tcPr>
          <w:p w:rsidR="0001000F" w:rsidRPr="005E72C4" w:rsidRDefault="0001000F" w:rsidP="00660888">
            <w:pPr>
              <w:rPr>
                <w:rFonts w:ascii="Arial" w:hAnsi="Arial"/>
              </w:rPr>
            </w:pPr>
          </w:p>
        </w:tc>
        <w:tc>
          <w:tcPr>
            <w:tcW w:w="851" w:type="dxa"/>
            <w:vAlign w:val="center"/>
          </w:tcPr>
          <w:p w:rsidR="0001000F" w:rsidRPr="005E72C4" w:rsidRDefault="0001000F" w:rsidP="0066088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7654" w:type="dxa"/>
            <w:gridSpan w:val="2"/>
            <w:vAlign w:val="center"/>
          </w:tcPr>
          <w:p w:rsidR="0001000F" w:rsidRPr="005E72C4" w:rsidRDefault="0001000F" w:rsidP="009C7DC8">
            <w:pPr>
              <w:pStyle w:val="BodyText"/>
              <w:rPr>
                <w:b w:val="0"/>
                <w:sz w:val="24"/>
              </w:rPr>
            </w:pPr>
          </w:p>
        </w:tc>
        <w:tc>
          <w:tcPr>
            <w:tcW w:w="851" w:type="dxa"/>
            <w:vAlign w:val="bottom"/>
          </w:tcPr>
          <w:p w:rsidR="0001000F" w:rsidRPr="005E72C4" w:rsidRDefault="0001000F" w:rsidP="00AE3A2D">
            <w:pPr>
              <w:jc w:val="right"/>
              <w:rPr>
                <w:rFonts w:ascii="Arial" w:hAnsi="Arial"/>
                <w:b/>
              </w:rPr>
            </w:pPr>
            <w:r w:rsidRPr="005E72C4">
              <w:rPr>
                <w:rFonts w:ascii="Arial" w:hAnsi="Arial"/>
                <w:b/>
              </w:rPr>
              <w:t>[40]</w:t>
            </w:r>
          </w:p>
        </w:tc>
      </w:tr>
    </w:tbl>
    <w:p w:rsidR="005647A7" w:rsidRPr="005E72C4" w:rsidRDefault="005647A7" w:rsidP="005647A7">
      <w:pPr>
        <w:rPr>
          <w:rFonts w:ascii="Arial" w:hAnsi="Arial"/>
        </w:rPr>
      </w:pPr>
    </w:p>
    <w:tbl>
      <w:tblPr>
        <w:tblW w:w="10031" w:type="dxa"/>
        <w:tblLook w:val="0000"/>
      </w:tblPr>
      <w:tblGrid>
        <w:gridCol w:w="959"/>
        <w:gridCol w:w="1134"/>
        <w:gridCol w:w="7938"/>
      </w:tblGrid>
      <w:tr w:rsidR="0001000F" w:rsidRPr="005E72C4" w:rsidTr="0001000F">
        <w:tc>
          <w:tcPr>
            <w:tcW w:w="959" w:type="dxa"/>
          </w:tcPr>
          <w:p w:rsidR="0001000F" w:rsidRPr="005E72C4" w:rsidRDefault="0001000F" w:rsidP="00660888">
            <w:pPr>
              <w:rPr>
                <w:rFonts w:ascii="Arial" w:hAnsi="Arial"/>
              </w:rPr>
            </w:pPr>
          </w:p>
        </w:tc>
        <w:tc>
          <w:tcPr>
            <w:tcW w:w="1134" w:type="dxa"/>
          </w:tcPr>
          <w:p w:rsidR="0001000F" w:rsidRPr="005E72C4" w:rsidRDefault="0001000F" w:rsidP="00660888">
            <w:pPr>
              <w:rPr>
                <w:rFonts w:ascii="Arial" w:hAnsi="Arial"/>
              </w:rPr>
            </w:pPr>
          </w:p>
        </w:tc>
        <w:tc>
          <w:tcPr>
            <w:tcW w:w="7938" w:type="dxa"/>
          </w:tcPr>
          <w:p w:rsidR="0001000F" w:rsidRPr="005E72C4" w:rsidRDefault="0001000F" w:rsidP="0001000F">
            <w:pPr>
              <w:tabs>
                <w:tab w:val="left" w:pos="3436"/>
                <w:tab w:val="right" w:pos="7155"/>
              </w:tabs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  <w:b/>
              </w:rPr>
              <w:t>TOTAL:</w:t>
            </w:r>
            <w:r w:rsidRPr="005E72C4">
              <w:rPr>
                <w:rFonts w:ascii="Arial" w:hAnsi="Arial"/>
              </w:rPr>
              <w:t xml:space="preserve">  </w:t>
            </w:r>
            <w:r w:rsidRPr="005E72C4">
              <w:rPr>
                <w:rFonts w:ascii="Arial" w:hAnsi="Arial"/>
                <w:b/>
              </w:rPr>
              <w:t>200</w:t>
            </w:r>
          </w:p>
        </w:tc>
      </w:tr>
    </w:tbl>
    <w:tbl>
      <w:tblPr>
        <w:tblpPr w:leftFromText="180" w:rightFromText="180" w:vertAnchor="text" w:horzAnchor="margin" w:tblpY="1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49"/>
        <w:gridCol w:w="591"/>
        <w:gridCol w:w="2904"/>
        <w:gridCol w:w="1127"/>
        <w:gridCol w:w="2886"/>
      </w:tblGrid>
      <w:tr w:rsidR="003C0BEE" w:rsidRPr="005E72C4" w:rsidTr="00AE3A2D">
        <w:trPr>
          <w:trHeight w:val="602"/>
        </w:trPr>
        <w:tc>
          <w:tcPr>
            <w:tcW w:w="2350" w:type="dxa"/>
            <w:vMerge w:val="restart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lastRenderedPageBreak/>
              <w:t>ANTWOORDBLAD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ANSWER SHEET</w:t>
            </w:r>
          </w:p>
        </w:tc>
        <w:tc>
          <w:tcPr>
            <w:tcW w:w="592" w:type="dxa"/>
            <w:vMerge w:val="restart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  <w:sz w:val="48"/>
              </w:rPr>
            </w:pPr>
            <w:r w:rsidRPr="005E72C4">
              <w:rPr>
                <w:rFonts w:ascii="Arial" w:hAnsi="Arial"/>
                <w:b/>
                <w:bCs/>
                <w:sz w:val="48"/>
              </w:rPr>
              <w:t>A</w:t>
            </w:r>
          </w:p>
        </w:tc>
        <w:tc>
          <w:tcPr>
            <w:tcW w:w="2934" w:type="dxa"/>
            <w:vMerge w:val="restart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SIVIELE TEGNOLOGIE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CIVIL TECHNOLOGY</w:t>
            </w:r>
          </w:p>
        </w:tc>
        <w:tc>
          <w:tcPr>
            <w:tcW w:w="1130" w:type="dxa"/>
            <w:vMerge w:val="restart"/>
            <w:tcBorders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NAAM: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NAME:</w:t>
            </w:r>
          </w:p>
        </w:tc>
        <w:tc>
          <w:tcPr>
            <w:tcW w:w="2965" w:type="dxa"/>
            <w:tcBorders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</w:tr>
      <w:tr w:rsidR="003C0BEE" w:rsidRPr="005E72C4" w:rsidTr="00AE3A2D">
        <w:trPr>
          <w:trHeight w:val="577"/>
        </w:trPr>
        <w:tc>
          <w:tcPr>
            <w:tcW w:w="2350" w:type="dxa"/>
            <w:vMerge/>
            <w:tcBorders>
              <w:top w:val="single" w:sz="4" w:space="0" w:color="auto"/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592" w:type="dxa"/>
            <w:vMerge/>
            <w:tcBorders>
              <w:top w:val="single" w:sz="4" w:space="0" w:color="auto"/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2934" w:type="dxa"/>
            <w:vMerge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1130" w:type="dxa"/>
            <w:vMerge/>
            <w:tcBorders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  <w:tc>
          <w:tcPr>
            <w:tcW w:w="2965" w:type="dxa"/>
            <w:tcBorders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</w:tr>
    </w:tbl>
    <w:p w:rsidR="001E51A7" w:rsidRPr="005E72C4" w:rsidRDefault="001E51A7" w:rsidP="001E51A7">
      <w:pPr>
        <w:rPr>
          <w:rFonts w:ascii="Arial" w:hAnsi="Arial"/>
        </w:rPr>
      </w:pPr>
    </w:p>
    <w:p w:rsidR="001E51A7" w:rsidRPr="005E72C4" w:rsidRDefault="001E51A7" w:rsidP="001E51A7">
      <w:pPr>
        <w:rPr>
          <w:rFonts w:ascii="Arial" w:hAnsi="Arial"/>
          <w:b/>
          <w:u w:val="single"/>
        </w:rPr>
      </w:pPr>
      <w:r w:rsidRPr="005E72C4">
        <w:rPr>
          <w:rFonts w:ascii="Arial" w:hAnsi="Arial"/>
          <w:b/>
        </w:rPr>
        <w:t>V</w:t>
      </w:r>
      <w:r w:rsidR="00332B2C" w:rsidRPr="005E72C4">
        <w:rPr>
          <w:rFonts w:ascii="Arial" w:hAnsi="Arial"/>
          <w:b/>
        </w:rPr>
        <w:t>RAAG</w:t>
      </w:r>
      <w:r w:rsidR="001B3F64" w:rsidRPr="005E72C4">
        <w:rPr>
          <w:rFonts w:ascii="Arial" w:hAnsi="Arial"/>
          <w:b/>
        </w:rPr>
        <w:t>/</w:t>
      </w:r>
      <w:r w:rsidRPr="005E72C4">
        <w:rPr>
          <w:rFonts w:ascii="Arial" w:hAnsi="Arial"/>
          <w:b/>
        </w:rPr>
        <w:t>Q</w:t>
      </w:r>
      <w:r w:rsidR="00332B2C" w:rsidRPr="005E72C4">
        <w:rPr>
          <w:rFonts w:ascii="Arial" w:hAnsi="Arial"/>
          <w:b/>
        </w:rPr>
        <w:t>UESTION</w:t>
      </w:r>
      <w:r w:rsidRPr="005E72C4">
        <w:rPr>
          <w:rFonts w:ascii="Arial" w:hAnsi="Arial"/>
          <w:b/>
        </w:rPr>
        <w:t xml:space="preserve"> 4.1</w:t>
      </w:r>
      <w:r w:rsidRPr="005E72C4">
        <w:rPr>
          <w:rFonts w:ascii="Arial" w:hAnsi="Arial"/>
        </w:rPr>
        <w:t xml:space="preserve">     (11)</w:t>
      </w:r>
    </w:p>
    <w:p w:rsidR="001E51A7" w:rsidRPr="005E72C4" w:rsidRDefault="001E51A7" w:rsidP="001E51A7">
      <w:pPr>
        <w:rPr>
          <w:rFonts w:ascii="Arial" w:hAnsi="Arial"/>
        </w:rPr>
      </w:pPr>
    </w:p>
    <w:tbl>
      <w:tblPr>
        <w:tblpPr w:leftFromText="180" w:rightFromText="180" w:vertAnchor="text" w:horzAnchor="margin" w:tblpY="-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74"/>
        <w:gridCol w:w="2495"/>
        <w:gridCol w:w="2493"/>
        <w:gridCol w:w="2495"/>
      </w:tblGrid>
      <w:tr w:rsidR="003C0BEE" w:rsidRPr="005E72C4" w:rsidTr="00AE3A2D">
        <w:tc>
          <w:tcPr>
            <w:tcW w:w="2376" w:type="dxa"/>
            <w:tcBorders>
              <w:bottom w:val="single" w:sz="12" w:space="0" w:color="auto"/>
            </w:tcBorders>
          </w:tcPr>
          <w:p w:rsidR="001E51A7" w:rsidRPr="005E72C4" w:rsidRDefault="001E51A7" w:rsidP="00AE3A2D">
            <w:pPr>
              <w:jc w:val="center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Vorm</w:t>
            </w:r>
            <w:r w:rsidR="001B3F64" w:rsidRPr="005E72C4">
              <w:rPr>
                <w:rFonts w:ascii="Arial" w:hAnsi="Arial"/>
              </w:rPr>
              <w:t>/</w:t>
            </w:r>
            <w:r w:rsidRPr="005E72C4">
              <w:rPr>
                <w:rFonts w:ascii="Arial" w:hAnsi="Arial"/>
              </w:rPr>
              <w:t>Shape</w:t>
            </w:r>
          </w:p>
        </w:tc>
        <w:tc>
          <w:tcPr>
            <w:tcW w:w="2504" w:type="dxa"/>
            <w:tcBorders>
              <w:bottom w:val="single" w:sz="12" w:space="0" w:color="auto"/>
            </w:tcBorders>
          </w:tcPr>
          <w:p w:rsidR="001E51A7" w:rsidRPr="005E72C4" w:rsidRDefault="001E51A7" w:rsidP="00AE3A2D">
            <w:pPr>
              <w:jc w:val="center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Area</w:t>
            </w:r>
          </w:p>
        </w:tc>
        <w:tc>
          <w:tcPr>
            <w:tcW w:w="2504" w:type="dxa"/>
            <w:tcBorders>
              <w:bottom w:val="single" w:sz="12" w:space="0" w:color="auto"/>
            </w:tcBorders>
          </w:tcPr>
          <w:p w:rsidR="001E51A7" w:rsidRPr="005E72C4" w:rsidRDefault="001E51A7" w:rsidP="00AE3A2D">
            <w:pPr>
              <w:jc w:val="center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X</w:t>
            </w:r>
          </w:p>
        </w:tc>
        <w:tc>
          <w:tcPr>
            <w:tcW w:w="2505" w:type="dxa"/>
            <w:tcBorders>
              <w:bottom w:val="single" w:sz="12" w:space="0" w:color="auto"/>
            </w:tcBorders>
          </w:tcPr>
          <w:p w:rsidR="001E51A7" w:rsidRPr="005E72C4" w:rsidRDefault="001E51A7" w:rsidP="00AE3A2D">
            <w:pPr>
              <w:jc w:val="center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m  X</w:t>
            </w:r>
          </w:p>
        </w:tc>
      </w:tr>
      <w:tr w:rsidR="003C0BEE" w:rsidRPr="005E72C4" w:rsidTr="00AE3A2D">
        <w:tc>
          <w:tcPr>
            <w:tcW w:w="2376" w:type="dxa"/>
            <w:tcBorders>
              <w:top w:val="single" w:sz="12" w:space="0" w:color="auto"/>
            </w:tcBorders>
          </w:tcPr>
          <w:p w:rsidR="001E51A7" w:rsidRPr="005E72C4" w:rsidRDefault="001E51A7" w:rsidP="00AE3A2D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1</w:t>
            </w:r>
          </w:p>
        </w:tc>
        <w:tc>
          <w:tcPr>
            <w:tcW w:w="2504" w:type="dxa"/>
            <w:tcBorders>
              <w:top w:val="single" w:sz="12" w:space="0" w:color="auto"/>
            </w:tcBorders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  <w:tc>
          <w:tcPr>
            <w:tcW w:w="2504" w:type="dxa"/>
            <w:tcBorders>
              <w:top w:val="single" w:sz="12" w:space="0" w:color="auto"/>
            </w:tcBorders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  <w:tc>
          <w:tcPr>
            <w:tcW w:w="2505" w:type="dxa"/>
            <w:tcBorders>
              <w:top w:val="single" w:sz="12" w:space="0" w:color="auto"/>
            </w:tcBorders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</w:tr>
      <w:tr w:rsidR="003C0BEE" w:rsidRPr="005E72C4" w:rsidTr="00AE3A2D">
        <w:tc>
          <w:tcPr>
            <w:tcW w:w="2376" w:type="dxa"/>
          </w:tcPr>
          <w:p w:rsidR="001E51A7" w:rsidRPr="005E72C4" w:rsidRDefault="001E51A7" w:rsidP="00AE3A2D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2</w:t>
            </w:r>
          </w:p>
        </w:tc>
        <w:tc>
          <w:tcPr>
            <w:tcW w:w="2504" w:type="dxa"/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  <w:tc>
          <w:tcPr>
            <w:tcW w:w="2504" w:type="dxa"/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  <w:tc>
          <w:tcPr>
            <w:tcW w:w="2505" w:type="dxa"/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</w:tr>
      <w:tr w:rsidR="003C0BEE" w:rsidRPr="005E72C4" w:rsidTr="00AE3A2D">
        <w:tc>
          <w:tcPr>
            <w:tcW w:w="2376" w:type="dxa"/>
            <w:tcBorders>
              <w:bottom w:val="single" w:sz="4" w:space="0" w:color="auto"/>
            </w:tcBorders>
          </w:tcPr>
          <w:p w:rsidR="001E51A7" w:rsidRPr="005E72C4" w:rsidRDefault="001E51A7" w:rsidP="00AE3A2D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3</w:t>
            </w:r>
          </w:p>
        </w:tc>
        <w:tc>
          <w:tcPr>
            <w:tcW w:w="2504" w:type="dxa"/>
            <w:tcBorders>
              <w:bottom w:val="single" w:sz="4" w:space="0" w:color="auto"/>
            </w:tcBorders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  <w:tc>
          <w:tcPr>
            <w:tcW w:w="2504" w:type="dxa"/>
            <w:tcBorders>
              <w:bottom w:val="single" w:sz="4" w:space="0" w:color="auto"/>
            </w:tcBorders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  <w:tc>
          <w:tcPr>
            <w:tcW w:w="2505" w:type="dxa"/>
            <w:tcBorders>
              <w:bottom w:val="single" w:sz="4" w:space="0" w:color="auto"/>
            </w:tcBorders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</w:tr>
      <w:tr w:rsidR="003C0BEE" w:rsidRPr="005E72C4" w:rsidTr="00AE3A2D">
        <w:tc>
          <w:tcPr>
            <w:tcW w:w="2376" w:type="dxa"/>
          </w:tcPr>
          <w:p w:rsidR="001E51A7" w:rsidRPr="005E72C4" w:rsidRDefault="001E51A7" w:rsidP="00AE3A2D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TOTAAL/TOTAL</w:t>
            </w:r>
          </w:p>
        </w:tc>
        <w:tc>
          <w:tcPr>
            <w:tcW w:w="2504" w:type="dxa"/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  <w:tc>
          <w:tcPr>
            <w:tcW w:w="2504" w:type="dxa"/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  <w:tc>
          <w:tcPr>
            <w:tcW w:w="2505" w:type="dxa"/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</w:tc>
      </w:tr>
      <w:tr w:rsidR="001E51A7" w:rsidRPr="005E72C4" w:rsidTr="00AE3A2D">
        <w:tc>
          <w:tcPr>
            <w:tcW w:w="9889" w:type="dxa"/>
            <w:gridSpan w:val="4"/>
            <w:tcBorders>
              <w:bottom w:val="single" w:sz="12" w:space="0" w:color="auto"/>
            </w:tcBorders>
          </w:tcPr>
          <w:p w:rsidR="001E51A7" w:rsidRPr="005E72C4" w:rsidRDefault="001E51A7" w:rsidP="00AE3A2D">
            <w:pPr>
              <w:rPr>
                <w:rFonts w:ascii="Arial" w:hAnsi="Arial"/>
              </w:rPr>
            </w:pPr>
          </w:p>
          <w:p w:rsidR="001E51A7" w:rsidRPr="005E72C4" w:rsidRDefault="001E51A7" w:rsidP="00AE3A2D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Swaartepunt</w:t>
            </w:r>
            <w:r w:rsidR="001B3F64" w:rsidRPr="005E72C4">
              <w:rPr>
                <w:rFonts w:ascii="Arial" w:hAnsi="Arial"/>
              </w:rPr>
              <w:t>/</w:t>
            </w:r>
            <w:r w:rsidRPr="005E72C4">
              <w:rPr>
                <w:rFonts w:ascii="Arial" w:hAnsi="Arial"/>
              </w:rPr>
              <w:t xml:space="preserve">Centre of </w:t>
            </w:r>
            <w:r w:rsidR="00D32BC5" w:rsidRPr="005E72C4">
              <w:rPr>
                <w:rFonts w:ascii="Arial" w:hAnsi="Arial"/>
              </w:rPr>
              <w:t>gravity</w:t>
            </w:r>
            <w:r w:rsidRPr="005E72C4">
              <w:rPr>
                <w:rFonts w:ascii="Arial" w:hAnsi="Arial"/>
              </w:rPr>
              <w:t xml:space="preserve"> = ……………………………………</w:t>
            </w:r>
          </w:p>
        </w:tc>
      </w:tr>
    </w:tbl>
    <w:p w:rsidR="001E51A7" w:rsidRPr="005E72C4" w:rsidRDefault="009633E3" w:rsidP="001E51A7">
      <w:pPr>
        <w:rPr>
          <w:rFonts w:ascii="Arial" w:hAnsi="Arial"/>
        </w:rPr>
      </w:pPr>
      <w:r w:rsidRPr="009633E3">
        <w:rPr>
          <w:rFonts w:ascii="Arial" w:hAnsi="Arial"/>
        </w:rPr>
        <w:pict>
          <v:line id="_x0000_s4253" style="position:absolute;z-index:7;mso-position-horizontal-relative:text;mso-position-vertical-relative:text" from="-.15pt,7.5pt" to="492.9pt,7.5pt"/>
        </w:pict>
      </w:r>
    </w:p>
    <w:p w:rsidR="001E51A7" w:rsidRPr="005E72C4" w:rsidRDefault="00380707" w:rsidP="001E51A7">
      <w:pPr>
        <w:rPr>
          <w:rFonts w:ascii="Arial" w:hAnsi="Arial"/>
          <w:b/>
          <w:u w:val="single"/>
        </w:rPr>
      </w:pPr>
      <w:r w:rsidRPr="005E72C4">
        <w:rPr>
          <w:rFonts w:ascii="Arial" w:hAnsi="Arial"/>
          <w:b/>
        </w:rPr>
        <w:t>FIGURE</w:t>
      </w:r>
      <w:r w:rsidR="00250572">
        <w:rPr>
          <w:rFonts w:ascii="Arial" w:hAnsi="Arial"/>
          <w:b/>
        </w:rPr>
        <w:t>/FIGURE</w:t>
      </w:r>
      <w:r w:rsidR="001E51A7" w:rsidRPr="005E72C4">
        <w:rPr>
          <w:rFonts w:ascii="Arial" w:hAnsi="Arial"/>
          <w:b/>
        </w:rPr>
        <w:t xml:space="preserve"> 4.2</w:t>
      </w:r>
      <w:r w:rsidR="001E51A7" w:rsidRPr="005E72C4">
        <w:rPr>
          <w:rFonts w:ascii="Arial" w:hAnsi="Arial"/>
        </w:rPr>
        <w:t xml:space="preserve">      (10)</w:t>
      </w:r>
    </w:p>
    <w:p w:rsidR="001E51A7" w:rsidRPr="005E72C4" w:rsidRDefault="001E51A7" w:rsidP="001E51A7">
      <w:pPr>
        <w:rPr>
          <w:rFonts w:ascii="Arial" w:hAnsi="Arial"/>
        </w:rPr>
      </w:pPr>
    </w:p>
    <w:p w:rsidR="001E51A7" w:rsidRPr="005E72C4" w:rsidRDefault="001E51A7" w:rsidP="001E51A7">
      <w:pPr>
        <w:rPr>
          <w:rFonts w:ascii="Arial" w:hAnsi="Arial"/>
        </w:rPr>
      </w:pPr>
      <w:r w:rsidRPr="005E72C4">
        <w:rPr>
          <w:rFonts w:ascii="Arial" w:hAnsi="Arial"/>
        </w:rPr>
        <w:t>RUIMTEDIAGRAM                                                                           KRAGTEDIAGRAM</w:t>
      </w:r>
    </w:p>
    <w:p w:rsidR="001E51A7" w:rsidRPr="005E72C4" w:rsidRDefault="001E51A7" w:rsidP="001E51A7">
      <w:pPr>
        <w:rPr>
          <w:rFonts w:ascii="Arial" w:hAnsi="Arial"/>
        </w:rPr>
      </w:pPr>
      <w:r w:rsidRPr="005E72C4">
        <w:rPr>
          <w:rFonts w:ascii="Arial" w:hAnsi="Arial"/>
        </w:rPr>
        <w:t>SPACE DIAGRAM                                                                            FORCE DIAGRAM</w:t>
      </w:r>
    </w:p>
    <w:p w:rsidR="001E51A7" w:rsidRPr="005E72C4" w:rsidRDefault="00D32BC5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tab/>
      </w:r>
      <w:r w:rsidRPr="005E72C4">
        <w:rPr>
          <w:rFonts w:ascii="Arial" w:hAnsi="Arial"/>
          <w:b/>
          <w:bCs/>
        </w:rPr>
        <w:tab/>
      </w:r>
      <w:r w:rsidRPr="005E72C4">
        <w:rPr>
          <w:rFonts w:ascii="Arial" w:hAnsi="Arial"/>
          <w:b/>
          <w:bCs/>
        </w:rPr>
        <w:tab/>
      </w:r>
      <w:r w:rsidRPr="005E72C4">
        <w:rPr>
          <w:rFonts w:ascii="Arial" w:hAnsi="Arial"/>
          <w:b/>
          <w:bCs/>
        </w:rPr>
        <w:tab/>
        <w:t xml:space="preserve">                    </w:t>
      </w:r>
      <w:r w:rsidR="001E51A7" w:rsidRPr="005E72C4">
        <w:rPr>
          <w:rFonts w:ascii="Arial" w:hAnsi="Arial"/>
          <w:b/>
          <w:bCs/>
        </w:rPr>
        <w:t xml:space="preserve">   SKAAL</w:t>
      </w:r>
      <w:r w:rsidR="001B3F64" w:rsidRPr="005E72C4">
        <w:rPr>
          <w:rFonts w:ascii="Arial" w:hAnsi="Arial"/>
          <w:b/>
          <w:bCs/>
        </w:rPr>
        <w:t>/</w:t>
      </w:r>
      <w:r w:rsidR="001E51A7" w:rsidRPr="005E72C4">
        <w:rPr>
          <w:rFonts w:ascii="Arial" w:hAnsi="Arial"/>
          <w:b/>
          <w:bCs/>
        </w:rPr>
        <w:t>SCALE: 1</w:t>
      </w:r>
      <w:r w:rsidRPr="005E72C4">
        <w:rPr>
          <w:rFonts w:ascii="Arial" w:hAnsi="Arial"/>
          <w:b/>
          <w:bCs/>
        </w:rPr>
        <w:t xml:space="preserve"> </w:t>
      </w:r>
      <w:r w:rsidR="001E51A7" w:rsidRPr="005E72C4">
        <w:rPr>
          <w:rFonts w:ascii="Arial" w:hAnsi="Arial"/>
          <w:b/>
          <w:bCs/>
        </w:rPr>
        <w:t>mm = 1N</w:t>
      </w:r>
      <w:r w:rsidR="001E51A7" w:rsidRPr="005E72C4">
        <w:rPr>
          <w:rFonts w:ascii="Arial" w:hAnsi="Arial"/>
          <w:b/>
          <w:bCs/>
        </w:rPr>
        <w:tab/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9633E3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9633E3">
        <w:rPr>
          <w:rFonts w:ascii="Arial" w:hAnsi="Arial"/>
          <w:b/>
          <w:bCs/>
        </w:rPr>
        <w:pict>
          <v:group id="_x0000_s4247" style="position:absolute;margin-left:9.2pt;margin-top:8.25pt;width:230.05pt;height:234.85pt;z-index:5" coordorigin="1261,4754" coordsize="4601,4697">
            <v:line id="_x0000_s4248" style="position:absolute" from="3253,7183" to="3253,9451"/>
            <v:line id="_x0000_s4249" style="position:absolute" from="3240,7189" to="5862,7189">
              <v:stroke endarrow="block"/>
            </v:line>
            <v:line id="_x0000_s4250" style="position:absolute;rotation:-30;flip:x" from="1261,6651" to="3370,6651"/>
            <v:line id="_x0000_s4251" style="position:absolute;rotation:300" from="2581,6065" to="5203,6065">
              <v:stroke endarrow="block"/>
            </v:line>
          </v:group>
        </w:pict>
      </w:r>
      <w:r w:rsidR="001E51A7" w:rsidRPr="005E72C4">
        <w:rPr>
          <w:rFonts w:ascii="Arial" w:hAnsi="Arial"/>
          <w:b/>
          <w:bCs/>
        </w:rPr>
        <w:t xml:space="preserve">                                                      60</w:t>
      </w:r>
      <w:r w:rsidR="00332B2C" w:rsidRPr="005E72C4">
        <w:rPr>
          <w:rFonts w:ascii="Arial" w:hAnsi="Arial"/>
          <w:b/>
          <w:bCs/>
        </w:rPr>
        <w:t xml:space="preserve"> </w:t>
      </w:r>
      <w:r w:rsidR="001E51A7" w:rsidRPr="005E72C4">
        <w:rPr>
          <w:rFonts w:ascii="Arial" w:hAnsi="Arial"/>
          <w:b/>
          <w:bCs/>
        </w:rPr>
        <w:t>N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 w:val="32"/>
          <w:szCs w:val="32"/>
        </w:rPr>
      </w:pPr>
      <w:r w:rsidRPr="005E72C4">
        <w:rPr>
          <w:rFonts w:ascii="Arial" w:hAnsi="Arial"/>
          <w:b/>
          <w:bCs/>
        </w:rPr>
        <w:t xml:space="preserve">                             </w:t>
      </w:r>
      <w:r w:rsidRPr="005E72C4">
        <w:rPr>
          <w:rFonts w:ascii="Arial" w:hAnsi="Arial"/>
          <w:b/>
          <w:bCs/>
          <w:sz w:val="32"/>
          <w:szCs w:val="32"/>
        </w:rPr>
        <w:t>A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t>Y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t xml:space="preserve">                                                                         50</w:t>
      </w:r>
      <w:r w:rsidR="00332B2C" w:rsidRPr="005E72C4">
        <w:rPr>
          <w:rFonts w:ascii="Arial" w:hAnsi="Arial"/>
          <w:b/>
          <w:bCs/>
        </w:rPr>
        <w:t xml:space="preserve"> </w:t>
      </w:r>
      <w:r w:rsidRPr="005E72C4">
        <w:rPr>
          <w:rFonts w:ascii="Arial" w:hAnsi="Arial"/>
          <w:b/>
          <w:bCs/>
        </w:rPr>
        <w:t>N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9633E3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9633E3">
        <w:rPr>
          <w:rFonts w:ascii="Arial" w:hAnsi="Arial"/>
          <w:b/>
          <w:bCs/>
        </w:rPr>
        <w:pict>
          <v:shapetype id="_x0000_t10" coordsize="21600,21600" o:spt="10" adj="6326" path="m@0,l0@0,0@2@0,21600@1,21600,21600@2,21600@0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0,0,21600,21600;2700,2700,18900,18900;5400,5400,16200,16200"/>
            <v:handles>
              <v:h position="#0,topLeft" switch="" xrange="0,10800"/>
            </v:handles>
          </v:shapetype>
          <v:shape id="_x0000_s4252" type="#_x0000_t10" style="position:absolute;margin-left:235.8pt;margin-top:4.6pt;width:5.65pt;height:5.65pt;z-index:6" fillcolor="black"/>
        </w:pict>
      </w:r>
      <w:r w:rsidR="001E51A7" w:rsidRPr="005E72C4">
        <w:rPr>
          <w:rFonts w:ascii="Arial" w:hAnsi="Arial"/>
          <w:b/>
          <w:bCs/>
        </w:rPr>
        <w:t xml:space="preserve">                                                                  a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t xml:space="preserve">                               X</w:t>
      </w:r>
    </w:p>
    <w:p w:rsidR="001E51A7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250572" w:rsidRDefault="00250572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250572" w:rsidRDefault="00250572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250572" w:rsidRDefault="00250572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250572" w:rsidRDefault="00250572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250572" w:rsidRPr="005E72C4" w:rsidRDefault="00250572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  <w:sz w:val="36"/>
          <w:szCs w:val="36"/>
        </w:rPr>
        <w:t>X</w:t>
      </w:r>
      <w:r w:rsidRPr="005E72C4">
        <w:rPr>
          <w:rFonts w:ascii="Arial" w:hAnsi="Arial"/>
          <w:b/>
          <w:bCs/>
        </w:rPr>
        <w:t xml:space="preserve"> = …………………..                            </w:t>
      </w:r>
      <w:r w:rsidRPr="005E72C4">
        <w:rPr>
          <w:rFonts w:ascii="Arial" w:hAnsi="Arial"/>
          <w:b/>
          <w:bCs/>
          <w:sz w:val="36"/>
          <w:szCs w:val="36"/>
        </w:rPr>
        <w:t>Y</w:t>
      </w:r>
      <w:r w:rsidRPr="005E72C4">
        <w:rPr>
          <w:rFonts w:ascii="Arial" w:hAnsi="Arial"/>
          <w:b/>
          <w:bCs/>
        </w:rPr>
        <w:t xml:space="preserve"> = ……………………….</w:t>
      </w:r>
    </w:p>
    <w:p w:rsidR="001E51A7" w:rsidRPr="005E72C4" w:rsidRDefault="0001000F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br w:type="page"/>
      </w:r>
    </w:p>
    <w:tbl>
      <w:tblPr>
        <w:tblpPr w:leftFromText="180" w:rightFromText="180" w:vertAnchor="text" w:horzAnchor="margin" w:tblpY="1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49"/>
        <w:gridCol w:w="591"/>
        <w:gridCol w:w="2904"/>
        <w:gridCol w:w="1127"/>
        <w:gridCol w:w="2886"/>
      </w:tblGrid>
      <w:tr w:rsidR="003C0BEE" w:rsidRPr="005E72C4" w:rsidTr="00AE3A2D">
        <w:trPr>
          <w:trHeight w:val="602"/>
        </w:trPr>
        <w:tc>
          <w:tcPr>
            <w:tcW w:w="2350" w:type="dxa"/>
            <w:vMerge w:val="restart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ANTWOORDBLAD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ANSWER SHEET</w:t>
            </w:r>
          </w:p>
        </w:tc>
        <w:tc>
          <w:tcPr>
            <w:tcW w:w="592" w:type="dxa"/>
            <w:vMerge w:val="restart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  <w:sz w:val="48"/>
              </w:rPr>
            </w:pPr>
            <w:r w:rsidRPr="005E72C4">
              <w:rPr>
                <w:rFonts w:ascii="Arial" w:hAnsi="Arial"/>
                <w:b/>
                <w:bCs/>
                <w:sz w:val="48"/>
              </w:rPr>
              <w:t>B</w:t>
            </w:r>
          </w:p>
        </w:tc>
        <w:tc>
          <w:tcPr>
            <w:tcW w:w="2934" w:type="dxa"/>
            <w:vMerge w:val="restart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SIVIELE TEGNOLOGIE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CIVIL TECHNOLOGY</w:t>
            </w:r>
          </w:p>
        </w:tc>
        <w:tc>
          <w:tcPr>
            <w:tcW w:w="1130" w:type="dxa"/>
            <w:vMerge w:val="restart"/>
            <w:tcBorders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NAAM: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NAME:</w:t>
            </w:r>
          </w:p>
        </w:tc>
        <w:tc>
          <w:tcPr>
            <w:tcW w:w="2965" w:type="dxa"/>
            <w:tcBorders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</w:tr>
      <w:tr w:rsidR="003C0BEE" w:rsidRPr="005E72C4" w:rsidTr="00AE3A2D">
        <w:trPr>
          <w:trHeight w:val="577"/>
        </w:trPr>
        <w:tc>
          <w:tcPr>
            <w:tcW w:w="2350" w:type="dxa"/>
            <w:vMerge/>
            <w:tcBorders>
              <w:top w:val="single" w:sz="4" w:space="0" w:color="auto"/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592" w:type="dxa"/>
            <w:vMerge/>
            <w:tcBorders>
              <w:top w:val="single" w:sz="4" w:space="0" w:color="auto"/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2934" w:type="dxa"/>
            <w:vMerge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1130" w:type="dxa"/>
            <w:vMerge/>
            <w:tcBorders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  <w:tc>
          <w:tcPr>
            <w:tcW w:w="2965" w:type="dxa"/>
            <w:tcBorders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</w:tr>
    </w:tbl>
    <w:p w:rsidR="001E51A7" w:rsidRPr="005E72C4" w:rsidRDefault="001E51A7" w:rsidP="001E51A7">
      <w:pPr>
        <w:rPr>
          <w:rFonts w:ascii="Arial" w:hAnsi="Arial"/>
        </w:rPr>
      </w:pPr>
    </w:p>
    <w:p w:rsidR="001E51A7" w:rsidRPr="005E72C4" w:rsidRDefault="00380707" w:rsidP="001E51A7">
      <w:pPr>
        <w:rPr>
          <w:rFonts w:ascii="Arial" w:hAnsi="Arial"/>
          <w:b/>
        </w:rPr>
      </w:pPr>
      <w:r w:rsidRPr="005E72C4">
        <w:rPr>
          <w:rFonts w:ascii="Arial" w:hAnsi="Arial"/>
          <w:b/>
        </w:rPr>
        <w:t>FIGURE</w:t>
      </w:r>
      <w:r w:rsidR="001B3F64" w:rsidRPr="005E72C4">
        <w:rPr>
          <w:rFonts w:ascii="Arial" w:hAnsi="Arial"/>
          <w:b/>
        </w:rPr>
        <w:t>/</w:t>
      </w:r>
      <w:r w:rsidR="00D32BC5" w:rsidRPr="005E72C4">
        <w:rPr>
          <w:rFonts w:ascii="Arial" w:hAnsi="Arial"/>
          <w:b/>
        </w:rPr>
        <w:t>FIGUUR</w:t>
      </w:r>
      <w:r w:rsidR="001E51A7" w:rsidRPr="005E72C4">
        <w:rPr>
          <w:rFonts w:ascii="Arial" w:hAnsi="Arial"/>
          <w:b/>
        </w:rPr>
        <w:t xml:space="preserve"> 4.4</w:t>
      </w:r>
    </w:p>
    <w:p w:rsidR="001E51A7" w:rsidRPr="005E72C4" w:rsidRDefault="001E51A7" w:rsidP="001E51A7">
      <w:pPr>
        <w:rPr>
          <w:rFonts w:ascii="Arial" w:hAnsi="Arial"/>
        </w:rPr>
      </w:pPr>
    </w:p>
    <w:tbl>
      <w:tblPr>
        <w:tblW w:w="10031" w:type="dxa"/>
        <w:tblLook w:val="0000"/>
      </w:tblPr>
      <w:tblGrid>
        <w:gridCol w:w="959"/>
        <w:gridCol w:w="8363"/>
        <w:gridCol w:w="709"/>
      </w:tblGrid>
      <w:tr w:rsidR="0001000F" w:rsidRPr="005E72C4" w:rsidTr="0001000F">
        <w:tc>
          <w:tcPr>
            <w:tcW w:w="959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4.4.1</w:t>
            </w:r>
          </w:p>
        </w:tc>
        <w:tc>
          <w:tcPr>
            <w:tcW w:w="8363" w:type="dxa"/>
          </w:tcPr>
          <w:p w:rsidR="0001000F" w:rsidRPr="005E72C4" w:rsidRDefault="0001000F" w:rsidP="008F38F6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Die buigmomentwaardes</w:t>
            </w:r>
            <w:r w:rsidR="001B3F64" w:rsidRPr="005E72C4">
              <w:rPr>
                <w:rFonts w:ascii="Arial" w:hAnsi="Arial"/>
              </w:rPr>
              <w:t>/</w:t>
            </w:r>
            <w:r w:rsidRPr="005E72C4">
              <w:rPr>
                <w:rFonts w:ascii="Arial" w:hAnsi="Arial"/>
              </w:rPr>
              <w:t>The bending moment values</w:t>
            </w:r>
          </w:p>
        </w:tc>
        <w:tc>
          <w:tcPr>
            <w:tcW w:w="709" w:type="dxa"/>
            <w:vAlign w:val="bottom"/>
          </w:tcPr>
          <w:p w:rsidR="0001000F" w:rsidRPr="005E72C4" w:rsidRDefault="0001000F" w:rsidP="0001000F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(6)</w:t>
            </w:r>
          </w:p>
        </w:tc>
      </w:tr>
    </w:tbl>
    <w:p w:rsidR="001E51A7" w:rsidRPr="005E72C4" w:rsidRDefault="001E51A7" w:rsidP="001E51A7">
      <w:pPr>
        <w:rPr>
          <w:rFonts w:ascii="Arial" w:hAnsi="Arial"/>
        </w:rPr>
      </w:pPr>
    </w:p>
    <w:tbl>
      <w:tblPr>
        <w:tblW w:w="10031" w:type="dxa"/>
        <w:tblLook w:val="0000"/>
      </w:tblPr>
      <w:tblGrid>
        <w:gridCol w:w="959"/>
        <w:gridCol w:w="1134"/>
        <w:gridCol w:w="7229"/>
        <w:gridCol w:w="709"/>
      </w:tblGrid>
      <w:tr w:rsidR="0001000F" w:rsidRPr="005E72C4" w:rsidTr="0001000F">
        <w:tc>
          <w:tcPr>
            <w:tcW w:w="959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  <w:tc>
          <w:tcPr>
            <w:tcW w:w="1134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  <w:tc>
          <w:tcPr>
            <w:tcW w:w="7229" w:type="dxa"/>
          </w:tcPr>
          <w:p w:rsidR="0001000F" w:rsidRPr="005E72C4" w:rsidRDefault="0001000F" w:rsidP="008F38F6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a</w:t>
            </w:r>
            <w:r w:rsidRPr="005E72C4">
              <w:rPr>
                <w:rFonts w:ascii="Arial" w:hAnsi="Arial"/>
                <w:b/>
                <w:bCs/>
              </w:rPr>
              <w:t xml:space="preserve">   = …………………………………………………..</w:t>
            </w:r>
          </w:p>
        </w:tc>
        <w:tc>
          <w:tcPr>
            <w:tcW w:w="709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</w:tr>
    </w:tbl>
    <w:p w:rsidR="001E51A7" w:rsidRPr="005E72C4" w:rsidRDefault="001E51A7" w:rsidP="001E51A7">
      <w:pPr>
        <w:rPr>
          <w:rFonts w:ascii="Arial" w:hAnsi="Arial"/>
        </w:rPr>
      </w:pPr>
    </w:p>
    <w:tbl>
      <w:tblPr>
        <w:tblW w:w="10031" w:type="dxa"/>
        <w:tblLook w:val="0000"/>
      </w:tblPr>
      <w:tblGrid>
        <w:gridCol w:w="959"/>
        <w:gridCol w:w="1134"/>
        <w:gridCol w:w="7229"/>
        <w:gridCol w:w="709"/>
      </w:tblGrid>
      <w:tr w:rsidR="0001000F" w:rsidRPr="005E72C4" w:rsidTr="0001000F">
        <w:tc>
          <w:tcPr>
            <w:tcW w:w="959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  <w:tc>
          <w:tcPr>
            <w:tcW w:w="1134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  <w:tc>
          <w:tcPr>
            <w:tcW w:w="7229" w:type="dxa"/>
          </w:tcPr>
          <w:p w:rsidR="0001000F" w:rsidRPr="005E72C4" w:rsidRDefault="0001000F" w:rsidP="008F38F6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b</w:t>
            </w:r>
            <w:r w:rsidRPr="005E72C4">
              <w:rPr>
                <w:rFonts w:ascii="Arial" w:hAnsi="Arial"/>
                <w:b/>
                <w:bCs/>
              </w:rPr>
              <w:t xml:space="preserve">   = …………………………………………………..</w:t>
            </w:r>
          </w:p>
        </w:tc>
        <w:tc>
          <w:tcPr>
            <w:tcW w:w="709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</w:tr>
    </w:tbl>
    <w:p w:rsidR="001E51A7" w:rsidRPr="005E72C4" w:rsidRDefault="001E51A7" w:rsidP="001E51A7">
      <w:pPr>
        <w:rPr>
          <w:rFonts w:ascii="Arial" w:hAnsi="Arial"/>
        </w:rPr>
      </w:pPr>
    </w:p>
    <w:tbl>
      <w:tblPr>
        <w:tblW w:w="10031" w:type="dxa"/>
        <w:tblLook w:val="0000"/>
      </w:tblPr>
      <w:tblGrid>
        <w:gridCol w:w="959"/>
        <w:gridCol w:w="1134"/>
        <w:gridCol w:w="7229"/>
        <w:gridCol w:w="709"/>
      </w:tblGrid>
      <w:tr w:rsidR="0001000F" w:rsidRPr="005E72C4" w:rsidTr="0001000F">
        <w:tc>
          <w:tcPr>
            <w:tcW w:w="959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  <w:tc>
          <w:tcPr>
            <w:tcW w:w="1134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  <w:tc>
          <w:tcPr>
            <w:tcW w:w="7229" w:type="dxa"/>
          </w:tcPr>
          <w:p w:rsidR="0001000F" w:rsidRPr="005E72C4" w:rsidRDefault="0001000F" w:rsidP="008F38F6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c</w:t>
            </w:r>
            <w:r w:rsidRPr="005E72C4">
              <w:rPr>
                <w:rFonts w:ascii="Arial" w:hAnsi="Arial"/>
                <w:b/>
                <w:bCs/>
              </w:rPr>
              <w:t xml:space="preserve">   = …………………………………………………..</w:t>
            </w:r>
          </w:p>
        </w:tc>
        <w:tc>
          <w:tcPr>
            <w:tcW w:w="709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</w:tr>
    </w:tbl>
    <w:p w:rsidR="001E51A7" w:rsidRPr="005E72C4" w:rsidRDefault="001E51A7" w:rsidP="001E51A7">
      <w:pPr>
        <w:rPr>
          <w:rFonts w:ascii="Arial" w:hAnsi="Arial"/>
        </w:rPr>
      </w:pPr>
    </w:p>
    <w:tbl>
      <w:tblPr>
        <w:tblW w:w="10031" w:type="dxa"/>
        <w:tblLook w:val="0000"/>
      </w:tblPr>
      <w:tblGrid>
        <w:gridCol w:w="959"/>
        <w:gridCol w:w="1134"/>
        <w:gridCol w:w="7229"/>
        <w:gridCol w:w="709"/>
      </w:tblGrid>
      <w:tr w:rsidR="0001000F" w:rsidRPr="005E72C4" w:rsidTr="0001000F">
        <w:tc>
          <w:tcPr>
            <w:tcW w:w="959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  <w:tc>
          <w:tcPr>
            <w:tcW w:w="1134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  <w:tc>
          <w:tcPr>
            <w:tcW w:w="7229" w:type="dxa"/>
          </w:tcPr>
          <w:p w:rsidR="0001000F" w:rsidRPr="005E72C4" w:rsidRDefault="0001000F" w:rsidP="008F38F6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d</w:t>
            </w:r>
            <w:r w:rsidRPr="005E72C4">
              <w:rPr>
                <w:rFonts w:ascii="Arial" w:hAnsi="Arial"/>
                <w:b/>
                <w:bCs/>
              </w:rPr>
              <w:t xml:space="preserve">   = …………………………………………………..</w:t>
            </w:r>
          </w:p>
        </w:tc>
        <w:tc>
          <w:tcPr>
            <w:tcW w:w="709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</w:p>
        </w:tc>
      </w:tr>
    </w:tbl>
    <w:p w:rsidR="001E51A7" w:rsidRPr="005E72C4" w:rsidRDefault="001E51A7" w:rsidP="001E51A7">
      <w:pPr>
        <w:rPr>
          <w:rFonts w:ascii="Arial" w:hAnsi="Arial"/>
        </w:rPr>
      </w:pPr>
    </w:p>
    <w:tbl>
      <w:tblPr>
        <w:tblW w:w="10031" w:type="dxa"/>
        <w:tblLook w:val="0000"/>
      </w:tblPr>
      <w:tblGrid>
        <w:gridCol w:w="959"/>
        <w:gridCol w:w="8363"/>
        <w:gridCol w:w="709"/>
      </w:tblGrid>
      <w:tr w:rsidR="0001000F" w:rsidRPr="005E72C4" w:rsidTr="0001000F">
        <w:tc>
          <w:tcPr>
            <w:tcW w:w="959" w:type="dxa"/>
          </w:tcPr>
          <w:p w:rsidR="0001000F" w:rsidRPr="005E72C4" w:rsidRDefault="0001000F" w:rsidP="008F38F6">
            <w:pPr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4.4.2</w:t>
            </w:r>
          </w:p>
        </w:tc>
        <w:tc>
          <w:tcPr>
            <w:tcW w:w="8363" w:type="dxa"/>
          </w:tcPr>
          <w:p w:rsidR="0001000F" w:rsidRPr="005E72C4" w:rsidRDefault="0001000F" w:rsidP="008F38F6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Die buigmomentdiagram</w:t>
            </w:r>
            <w:r w:rsidR="001B3F64" w:rsidRPr="005E72C4">
              <w:rPr>
                <w:rFonts w:ascii="Arial" w:hAnsi="Arial"/>
              </w:rPr>
              <w:t>/</w:t>
            </w:r>
            <w:r w:rsidRPr="005E72C4">
              <w:rPr>
                <w:rFonts w:ascii="Arial" w:hAnsi="Arial"/>
              </w:rPr>
              <w:t>The bending moment diagram</w:t>
            </w:r>
          </w:p>
        </w:tc>
        <w:tc>
          <w:tcPr>
            <w:tcW w:w="709" w:type="dxa"/>
            <w:vAlign w:val="bottom"/>
          </w:tcPr>
          <w:p w:rsidR="0001000F" w:rsidRPr="005E72C4" w:rsidRDefault="0001000F" w:rsidP="0001000F">
            <w:pPr>
              <w:jc w:val="right"/>
              <w:rPr>
                <w:rFonts w:ascii="Arial" w:hAnsi="Arial"/>
              </w:rPr>
            </w:pPr>
            <w:r w:rsidRPr="005E72C4">
              <w:rPr>
                <w:rFonts w:ascii="Arial" w:hAnsi="Arial"/>
              </w:rPr>
              <w:t>(4)</w:t>
            </w:r>
          </w:p>
        </w:tc>
      </w:tr>
    </w:tbl>
    <w:p w:rsidR="001E51A7" w:rsidRPr="005E72C4" w:rsidRDefault="001E51A7" w:rsidP="001E51A7">
      <w:pPr>
        <w:pStyle w:val="Heading7"/>
        <w:tabs>
          <w:tab w:val="left" w:pos="6300"/>
        </w:tabs>
        <w:rPr>
          <w:b w:val="0"/>
          <w:bCs w:val="0"/>
        </w:rPr>
      </w:pPr>
    </w:p>
    <w:p w:rsidR="001E51A7" w:rsidRPr="005E72C4" w:rsidRDefault="001E51A7" w:rsidP="001E51A7">
      <w:pPr>
        <w:pStyle w:val="Heading7"/>
        <w:tabs>
          <w:tab w:val="left" w:pos="6300"/>
        </w:tabs>
        <w:jc w:val="left"/>
      </w:pPr>
      <w:r w:rsidRPr="005E72C4">
        <w:t>SCALE/SKAAL:   2</w:t>
      </w:r>
      <w:r w:rsidR="00D32BC5" w:rsidRPr="005E72C4">
        <w:t xml:space="preserve"> </w:t>
      </w:r>
      <w:r w:rsidRPr="005E72C4">
        <w:t>mm = 1</w:t>
      </w:r>
      <w:r w:rsidR="00D32BC5" w:rsidRPr="005E72C4">
        <w:t xml:space="preserve"> </w:t>
      </w:r>
      <w:r w:rsidRPr="005E72C4">
        <w:t>N</w:t>
      </w:r>
    </w:p>
    <w:p w:rsidR="001E51A7" w:rsidRPr="005E72C4" w:rsidRDefault="001E51A7" w:rsidP="001E51A7">
      <w:pPr>
        <w:pStyle w:val="Heading7"/>
        <w:tabs>
          <w:tab w:val="left" w:pos="6300"/>
        </w:tabs>
        <w:rPr>
          <w:b w:val="0"/>
          <w:bCs w:val="0"/>
        </w:rPr>
      </w:pPr>
    </w:p>
    <w:p w:rsidR="001E51A7" w:rsidRPr="005E72C4" w:rsidRDefault="001E51A7" w:rsidP="001E51A7">
      <w:pPr>
        <w:pStyle w:val="Heading7"/>
        <w:tabs>
          <w:tab w:val="left" w:pos="6300"/>
        </w:tabs>
        <w:jc w:val="left"/>
      </w:pPr>
      <w:r w:rsidRPr="005E72C4">
        <w:t>10</w:t>
      </w:r>
      <w:r w:rsidR="00D32BC5" w:rsidRPr="005E72C4">
        <w:t xml:space="preserve"> </w:t>
      </w:r>
      <w:r w:rsidRPr="005E72C4">
        <w:t>N             40</w:t>
      </w:r>
      <w:r w:rsidR="00D32BC5" w:rsidRPr="005E72C4">
        <w:t xml:space="preserve"> </w:t>
      </w:r>
      <w:r w:rsidRPr="005E72C4">
        <w:t>N                                 20</w:t>
      </w:r>
      <w:r w:rsidR="00D32BC5" w:rsidRPr="005E72C4">
        <w:t xml:space="preserve"> </w:t>
      </w:r>
      <w:r w:rsidRPr="005E72C4">
        <w:t>N              30</w:t>
      </w:r>
      <w:r w:rsidR="00D32BC5" w:rsidRPr="005E72C4">
        <w:t xml:space="preserve"> </w:t>
      </w:r>
      <w:r w:rsidRPr="005E72C4">
        <w:t>N</w:t>
      </w:r>
    </w:p>
    <w:p w:rsidR="001E51A7" w:rsidRPr="005E72C4" w:rsidRDefault="009633E3" w:rsidP="001E51A7">
      <w:pPr>
        <w:pStyle w:val="Heading7"/>
        <w:tabs>
          <w:tab w:val="left" w:pos="6300"/>
        </w:tabs>
        <w:rPr>
          <w:b w:val="0"/>
          <w:bCs w:val="0"/>
        </w:rPr>
      </w:pPr>
      <w:r w:rsidRPr="009633E3">
        <w:rPr>
          <w:sz w:val="20"/>
        </w:rPr>
        <w:pict>
          <v:shape id="_x0000_s4246" type="#_x0000_t75" style="position:absolute;left:0;text-align:left;margin-left:.15pt;margin-top:-.2pt;width:261.75pt;height:80.45pt;z-index:-5;mso-wrap-edited:f" wrapcoords="-62 0 -62 21382 21600 21382 21600 0 -62 0">
            <v:imagedata r:id="rId13" o:title="BALK7A"/>
          </v:shape>
        </w:pict>
      </w:r>
    </w:p>
    <w:p w:rsidR="001E51A7" w:rsidRPr="005E72C4" w:rsidRDefault="001E51A7" w:rsidP="001E51A7">
      <w:pPr>
        <w:pStyle w:val="Heading7"/>
        <w:tabs>
          <w:tab w:val="left" w:pos="6300"/>
        </w:tabs>
        <w:rPr>
          <w:b w:val="0"/>
          <w:bCs w:val="0"/>
        </w:rPr>
      </w:pPr>
    </w:p>
    <w:p w:rsidR="001E51A7" w:rsidRPr="005E72C4" w:rsidRDefault="001E51A7" w:rsidP="001E51A7">
      <w:pPr>
        <w:pStyle w:val="Heading7"/>
        <w:tabs>
          <w:tab w:val="left" w:pos="6300"/>
        </w:tabs>
        <w:ind w:left="6134"/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t xml:space="preserve">                         </w:t>
      </w:r>
      <w:r w:rsidRPr="005E72C4">
        <w:rPr>
          <w:rFonts w:ascii="Arial" w:hAnsi="Arial"/>
          <w:b/>
          <w:bCs/>
        </w:rPr>
        <w:tab/>
      </w:r>
      <w:r w:rsidRPr="005E72C4">
        <w:rPr>
          <w:rFonts w:ascii="Arial" w:hAnsi="Arial"/>
          <w:b/>
          <w:bCs/>
        </w:rPr>
        <w:tab/>
        <w:t xml:space="preserve">                            </w:t>
      </w:r>
      <w:r w:rsidRPr="005E72C4">
        <w:rPr>
          <w:rFonts w:ascii="Arial" w:hAnsi="Arial"/>
          <w:b/>
          <w:bCs/>
        </w:rPr>
        <w:tab/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t xml:space="preserve">          2</w:t>
      </w:r>
      <w:r w:rsidR="00D32BC5" w:rsidRPr="005E72C4">
        <w:rPr>
          <w:rFonts w:ascii="Arial" w:hAnsi="Arial"/>
          <w:b/>
          <w:bCs/>
        </w:rPr>
        <w:t xml:space="preserve"> </w:t>
      </w:r>
      <w:r w:rsidRPr="005E72C4">
        <w:rPr>
          <w:rFonts w:ascii="Arial" w:hAnsi="Arial"/>
          <w:b/>
          <w:bCs/>
        </w:rPr>
        <w:t>m                        4</w:t>
      </w:r>
      <w:r w:rsidR="00D32BC5" w:rsidRPr="005E72C4">
        <w:rPr>
          <w:rFonts w:ascii="Arial" w:hAnsi="Arial"/>
          <w:b/>
          <w:bCs/>
        </w:rPr>
        <w:t xml:space="preserve"> </w:t>
      </w:r>
      <w:r w:rsidRPr="005E72C4">
        <w:rPr>
          <w:rFonts w:ascii="Arial" w:hAnsi="Arial"/>
          <w:b/>
          <w:bCs/>
        </w:rPr>
        <w:t>m                   2</w:t>
      </w:r>
      <w:r w:rsidR="00D32BC5" w:rsidRPr="005E72C4">
        <w:rPr>
          <w:rFonts w:ascii="Arial" w:hAnsi="Arial"/>
          <w:b/>
          <w:bCs/>
        </w:rPr>
        <w:t xml:space="preserve"> </w:t>
      </w:r>
      <w:r w:rsidRPr="005E72C4">
        <w:rPr>
          <w:rFonts w:ascii="Arial" w:hAnsi="Arial"/>
          <w:b/>
          <w:bCs/>
        </w:rPr>
        <w:t>m</w:t>
      </w:r>
      <w:r w:rsidRPr="005E72C4">
        <w:rPr>
          <w:rFonts w:ascii="Arial" w:hAnsi="Arial"/>
          <w:b/>
          <w:bCs/>
        </w:rPr>
        <w:tab/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tab/>
      </w:r>
      <w:r w:rsidRPr="005E72C4">
        <w:rPr>
          <w:rFonts w:ascii="Arial" w:hAnsi="Arial"/>
          <w:b/>
          <w:bCs/>
        </w:rPr>
        <w:tab/>
      </w:r>
      <w:r w:rsidRPr="005E72C4">
        <w:rPr>
          <w:rFonts w:ascii="Arial" w:hAnsi="Arial"/>
          <w:b/>
          <w:bCs/>
        </w:rPr>
        <w:tab/>
      </w:r>
      <w:r w:rsidRPr="005E72C4">
        <w:rPr>
          <w:rFonts w:ascii="Arial" w:hAnsi="Arial"/>
          <w:b/>
          <w:bCs/>
        </w:rPr>
        <w:tab/>
        <w:t xml:space="preserve">                        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t xml:space="preserve">                   60</w:t>
      </w:r>
      <w:r w:rsidR="00606CA5" w:rsidRPr="005E72C4">
        <w:rPr>
          <w:rFonts w:ascii="Arial" w:hAnsi="Arial"/>
          <w:b/>
          <w:bCs/>
        </w:rPr>
        <w:t xml:space="preserve"> </w:t>
      </w:r>
      <w:r w:rsidRPr="005E72C4">
        <w:rPr>
          <w:rFonts w:ascii="Arial" w:hAnsi="Arial"/>
          <w:b/>
          <w:bCs/>
        </w:rPr>
        <w:t>N                                                40</w:t>
      </w:r>
      <w:r w:rsidR="00606CA5" w:rsidRPr="005E72C4">
        <w:rPr>
          <w:rFonts w:ascii="Arial" w:hAnsi="Arial"/>
          <w:b/>
          <w:bCs/>
        </w:rPr>
        <w:t xml:space="preserve"> </w:t>
      </w:r>
      <w:r w:rsidRPr="005E72C4">
        <w:rPr>
          <w:rFonts w:ascii="Arial" w:hAnsi="Arial"/>
          <w:b/>
          <w:bCs/>
        </w:rPr>
        <w:t xml:space="preserve">N                 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</w:rPr>
        <w:object w:dxaOrig="5221" w:dyaOrig="165">
          <v:shape id="_x0000_i1025" type="#_x0000_t75" style="width:261pt;height:8pt" o:ole="">
            <v:imagedata r:id="rId14" o:title=""/>
          </v:shape>
          <o:OLEObject Type="Embed" ProgID="PBrush" ShapeID="_x0000_i1025" DrawAspect="Content" ObjectID="_1307880778" r:id="rId15"/>
        </w:objec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t xml:space="preserve"> a                b                               </w:t>
      </w:r>
      <w:r w:rsidR="00D32BC5" w:rsidRPr="005E72C4">
        <w:rPr>
          <w:rFonts w:ascii="Arial" w:hAnsi="Arial"/>
          <w:b/>
          <w:bCs/>
        </w:rPr>
        <w:t xml:space="preserve"> </w:t>
      </w:r>
      <w:r w:rsidRPr="005E72C4">
        <w:rPr>
          <w:rFonts w:ascii="Arial" w:hAnsi="Arial"/>
          <w:b/>
          <w:bCs/>
        </w:rPr>
        <w:t xml:space="preserve">    c                d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rPr>
          <w:rFonts w:ascii="Arial" w:hAnsi="Arial"/>
        </w:rPr>
        <w:sectPr w:rsidR="001E51A7" w:rsidRPr="005E72C4" w:rsidSect="00AE3A2D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type w:val="continuous"/>
          <w:pgSz w:w="11909" w:h="16834" w:code="9"/>
          <w:pgMar w:top="720" w:right="1134" w:bottom="1134" w:left="1134" w:header="720" w:footer="720" w:gutter="0"/>
          <w:pgBorders w:display="firstPage" w:offsetFrom="page">
            <w:top w:val="single" w:sz="12" w:space="24" w:color="auto"/>
            <w:left w:val="single" w:sz="12" w:space="24" w:color="auto"/>
            <w:bottom w:val="single" w:sz="12" w:space="24" w:color="auto"/>
            <w:right w:val="single" w:sz="12" w:space="24" w:color="auto"/>
          </w:pgBorders>
          <w:pgNumType w:start="1"/>
          <w:cols w:space="720"/>
          <w:titlePg/>
        </w:sectPr>
      </w:pPr>
    </w:p>
    <w:tbl>
      <w:tblPr>
        <w:tblpPr w:leftFromText="180" w:rightFromText="180" w:vertAnchor="text" w:horzAnchor="margin" w:tblpY="1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50"/>
        <w:gridCol w:w="590"/>
        <w:gridCol w:w="2935"/>
        <w:gridCol w:w="1130"/>
        <w:gridCol w:w="2966"/>
      </w:tblGrid>
      <w:tr w:rsidR="003C0BEE" w:rsidRPr="005E72C4" w:rsidTr="00AE3A2D">
        <w:trPr>
          <w:trHeight w:val="602"/>
        </w:trPr>
        <w:tc>
          <w:tcPr>
            <w:tcW w:w="2350" w:type="dxa"/>
            <w:vMerge w:val="restart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lastRenderedPageBreak/>
              <w:t>ANTWOORDBLAD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ANSWER SHEET</w:t>
            </w:r>
          </w:p>
        </w:tc>
        <w:tc>
          <w:tcPr>
            <w:tcW w:w="590" w:type="dxa"/>
            <w:vMerge w:val="restart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  <w:sz w:val="48"/>
              </w:rPr>
            </w:pPr>
            <w:r w:rsidRPr="005E72C4">
              <w:rPr>
                <w:rFonts w:ascii="Arial" w:hAnsi="Arial"/>
                <w:b/>
                <w:bCs/>
                <w:sz w:val="48"/>
              </w:rPr>
              <w:t>C</w:t>
            </w:r>
          </w:p>
        </w:tc>
        <w:tc>
          <w:tcPr>
            <w:tcW w:w="2935" w:type="dxa"/>
            <w:vMerge w:val="restart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SIVIELE TEGNOLOGIE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CIVIL TECHNOLOGY</w:t>
            </w:r>
          </w:p>
        </w:tc>
        <w:tc>
          <w:tcPr>
            <w:tcW w:w="1130" w:type="dxa"/>
            <w:vMerge w:val="restart"/>
            <w:tcBorders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NAAM: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NAME:</w:t>
            </w:r>
          </w:p>
        </w:tc>
        <w:tc>
          <w:tcPr>
            <w:tcW w:w="2966" w:type="dxa"/>
            <w:tcBorders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</w:tr>
      <w:tr w:rsidR="003C0BEE" w:rsidRPr="005E72C4" w:rsidTr="00AE3A2D">
        <w:trPr>
          <w:trHeight w:val="577"/>
        </w:trPr>
        <w:tc>
          <w:tcPr>
            <w:tcW w:w="2350" w:type="dxa"/>
            <w:vMerge/>
            <w:tcBorders>
              <w:top w:val="single" w:sz="4" w:space="0" w:color="auto"/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590" w:type="dxa"/>
            <w:vMerge/>
            <w:tcBorders>
              <w:top w:val="single" w:sz="4" w:space="0" w:color="auto"/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2935" w:type="dxa"/>
            <w:vMerge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1130" w:type="dxa"/>
            <w:vMerge/>
            <w:tcBorders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  <w:tc>
          <w:tcPr>
            <w:tcW w:w="2966" w:type="dxa"/>
            <w:tcBorders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</w:tr>
    </w:tbl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5E72C4">
        <w:rPr>
          <w:rFonts w:ascii="Arial" w:hAnsi="Arial"/>
          <w:b/>
          <w:bCs/>
        </w:rPr>
        <w:t xml:space="preserve">                                                                                                                   5 000</w:t>
      </w:r>
    </w:p>
    <w:p w:rsidR="001E51A7" w:rsidRPr="005E72C4" w:rsidRDefault="009633E3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9633E3">
        <w:rPr>
          <w:rFonts w:ascii="Arial" w:hAnsi="Arial"/>
          <w:b/>
          <w:bCs/>
        </w:rPr>
        <w:pict>
          <v:line id="_x0000_s4262" style="position:absolute;z-index:16" from="306.55pt,6.55pt" to="456.55pt,6.55pt">
            <v:stroke startarrow="block" endarrow="block"/>
          </v:line>
        </w:pict>
      </w:r>
      <w:r w:rsidRPr="009633E3">
        <w:rPr>
          <w:rFonts w:ascii="Arial" w:hAnsi="Arial"/>
          <w:b/>
          <w:bCs/>
        </w:rPr>
        <w:pict>
          <v:line id="_x0000_s4254" style="position:absolute;flip:y;z-index:8" from="306.55pt,.55pt" to="306.55pt,45.9pt"/>
        </w:pict>
      </w:r>
      <w:r w:rsidRPr="009633E3">
        <w:rPr>
          <w:rFonts w:ascii="Arial" w:hAnsi="Arial"/>
          <w:b/>
          <w:bCs/>
        </w:rPr>
        <w:pict>
          <v:line id="_x0000_s4256" style="position:absolute;flip:y;z-index:10" from="456.55pt,.55pt" to="456.55pt,45.9pt"/>
        </w:pict>
      </w:r>
      <w:r w:rsidR="00380707" w:rsidRPr="005E72C4">
        <w:rPr>
          <w:rFonts w:ascii="Arial" w:hAnsi="Arial"/>
          <w:b/>
          <w:bCs/>
        </w:rPr>
        <w:t>FIGURE</w:t>
      </w:r>
      <w:r w:rsidR="00606CA5" w:rsidRPr="005E72C4">
        <w:rPr>
          <w:rFonts w:ascii="Arial" w:hAnsi="Arial"/>
          <w:b/>
          <w:bCs/>
        </w:rPr>
        <w:t>/FIGURE</w:t>
      </w:r>
      <w:r w:rsidR="00380707" w:rsidRPr="005E72C4">
        <w:rPr>
          <w:rFonts w:ascii="Arial" w:hAnsi="Arial"/>
          <w:b/>
          <w:bCs/>
        </w:rPr>
        <w:t xml:space="preserve"> </w:t>
      </w:r>
      <w:r w:rsidR="001E51A7" w:rsidRPr="005E72C4">
        <w:rPr>
          <w:rFonts w:ascii="Arial" w:hAnsi="Arial"/>
          <w:b/>
          <w:bCs/>
        </w:rPr>
        <w:t xml:space="preserve"> 5.2.1   </w:t>
      </w:r>
      <w:r w:rsidR="001E51A7" w:rsidRPr="005E72C4">
        <w:rPr>
          <w:rFonts w:ascii="Arial" w:hAnsi="Arial"/>
          <w:bCs/>
        </w:rPr>
        <w:t xml:space="preserve">(15)                                                               </w:t>
      </w:r>
    </w:p>
    <w:p w:rsidR="001E51A7" w:rsidRPr="005E72C4" w:rsidRDefault="009633E3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9633E3">
        <w:rPr>
          <w:rFonts w:ascii="Arial" w:hAnsi="Arial"/>
          <w:b/>
          <w:bCs/>
          <w:u w:val="single"/>
        </w:rPr>
        <w:pict>
          <v:line id="_x0000_s4255" style="position:absolute;flip:y;z-index:9" from="450.55pt,2.75pt" to="450.55pt,31.1pt"/>
        </w:pict>
      </w:r>
      <w:r w:rsidRPr="009633E3">
        <w:rPr>
          <w:rFonts w:ascii="Arial" w:hAnsi="Arial"/>
          <w:b/>
          <w:bCs/>
          <w:szCs w:val="16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4281" type="#_x0000_t136" style="position:absolute;margin-left:463.85pt;margin-top:22pt;width:19.55pt;height:7.05pt;rotation:270;z-index:26" fillcolor="black" strokeweight="0">
            <v:shadow color="#868686"/>
            <v:textpath style="font-family:&quot;Times New Roman&quot;;font-size:10pt;v-text-kern:t" trim="t" fitpath="t" string="280"/>
          </v:shape>
        </w:pict>
      </w:r>
      <w:r w:rsidRPr="009633E3">
        <w:rPr>
          <w:rFonts w:ascii="Arial" w:hAnsi="Arial"/>
          <w:b/>
          <w:bCs/>
        </w:rPr>
        <w:pict>
          <v:line id="_x0000_s4263" style="position:absolute;flip:x;z-index:17" from="456.55pt,12.8pt" to="483.2pt,12.8pt">
            <v:stroke endarrow="block"/>
          </v:line>
        </w:pict>
      </w:r>
      <w:r w:rsidRPr="009633E3">
        <w:rPr>
          <w:rFonts w:ascii="Arial" w:hAnsi="Arial"/>
          <w:b/>
          <w:bCs/>
        </w:rPr>
        <w:pict>
          <v:line id="_x0000_s4261" style="position:absolute;z-index:15" from="306.55pt,12.8pt" to="450.55pt,12.8pt">
            <v:stroke startarrow="block" endarrow="block"/>
          </v:line>
        </w:pict>
      </w:r>
      <w:r w:rsidRPr="009633E3">
        <w:rPr>
          <w:rFonts w:ascii="Arial" w:hAnsi="Arial"/>
          <w:b/>
          <w:bCs/>
          <w:szCs w:val="16"/>
        </w:rPr>
        <w:pict>
          <v:shape id="_x0000_s4279" type="#_x0000_t136" style="position:absolute;margin-left:370.15pt;margin-top:22.65pt;width:9.75pt;height:7.35pt;z-index:24" fillcolor="black">
            <v:shadow color="#868686"/>
            <v:textpath style="font-family:&quot;Times New Roman&quot;;font-size:8pt;v-text-kern:t" trim="t" fitpath="t" string="D2"/>
          </v:shape>
        </w:pict>
      </w:r>
      <w:r w:rsidR="001E51A7" w:rsidRPr="005E72C4">
        <w:rPr>
          <w:rFonts w:ascii="Arial" w:hAnsi="Arial"/>
          <w:b/>
          <w:bCs/>
        </w:rPr>
        <w:t xml:space="preserve">                                                                                                             4 720                    280   </w:t>
      </w:r>
    </w:p>
    <w:p w:rsidR="001E51A7" w:rsidRPr="005E72C4" w:rsidRDefault="009633E3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</w:rPr>
      </w:pPr>
      <w:r w:rsidRPr="009633E3">
        <w:rPr>
          <w:rFonts w:ascii="Arial" w:hAnsi="Arial"/>
          <w:b/>
          <w:bCs/>
        </w:rPr>
        <w:pict>
          <v:line id="_x0000_s4267" style="position:absolute;z-index:21" from="480.55pt,1.4pt" to="480.55pt,28.05pt">
            <v:stroke endarrow="block"/>
          </v:line>
        </w:pict>
      </w:r>
      <w:r w:rsidRPr="009633E3">
        <w:rPr>
          <w:rFonts w:ascii="Arial" w:hAnsi="Arial"/>
          <w:b/>
          <w:bCs/>
          <w:szCs w:val="16"/>
        </w:rPr>
        <w:pict>
          <v:oval id="_x0000_s4268" style="position:absolute;margin-left:363.35pt;margin-top:-.2pt;width:24pt;height:24pt;z-index:-4;mso-wrap-edited:f" wrapcoords="7425 0 2700 2025 -675 6750 -675 14175 4725 21600 7425 21600 14175 21600 16875 21600 22275 14175 22275 6750 18900 2025 14175 0 7425 0"/>
        </w:pict>
      </w:r>
      <w:r w:rsidR="001E51A7" w:rsidRPr="005E72C4">
        <w:rPr>
          <w:rFonts w:ascii="Arial" w:hAnsi="Arial"/>
          <w:b/>
          <w:bCs/>
        </w:rPr>
        <w:t xml:space="preserve">                             </w:t>
      </w:r>
    </w:p>
    <w:p w:rsidR="001E51A7" w:rsidRPr="005E72C4" w:rsidRDefault="009633E3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  <w:r w:rsidRPr="009633E3">
        <w:rPr>
          <w:rFonts w:ascii="Arial" w:hAnsi="Arial"/>
          <w:b/>
          <w:bCs/>
          <w:szCs w:val="16"/>
        </w:rPr>
        <w:pict>
          <v:line id="_x0000_s4264" style="position:absolute;z-index:18" from="480.55pt,21.85pt" to="480.55pt,201.85pt">
            <v:stroke startarrow="block" endarrow="block"/>
          </v:line>
        </w:pict>
      </w:r>
      <w:r w:rsidRPr="009633E3">
        <w:rPr>
          <w:rFonts w:ascii="Arial" w:hAnsi="Arial"/>
          <w:b/>
          <w:bCs/>
          <w:szCs w:val="16"/>
        </w:rPr>
        <w:pict>
          <v:line id="_x0000_s4258" style="position:absolute;z-index:12" from="462.55pt,22.65pt" to="492.55pt,22.65pt"/>
        </w:pict>
      </w:r>
      <w:r w:rsidRPr="009633E3">
        <w:rPr>
          <w:rFonts w:ascii="Arial" w:hAnsi="Arial"/>
          <w:b/>
          <w:bCs/>
          <w:szCs w:val="16"/>
        </w:rPr>
        <w:pict>
          <v:line id="_x0000_s4257" style="position:absolute;z-index:11" from="462.55pt,15.05pt" to="504.55pt,15.05pt"/>
        </w:pict>
      </w:r>
      <w:r w:rsidRPr="009633E3">
        <w:rPr>
          <w:rFonts w:ascii="Arial" w:hAnsi="Arial"/>
        </w:rPr>
        <w:pict>
          <v:group id="_x0000_s4271" style="position:absolute;margin-left:18.55pt;margin-top:9.2pt;width:462pt;height:258pt;z-index:-3" coordorigin="1448,3888" coordsize="9240,5160">
            <v:shape id="_x0000_s4272" type="#_x0000_t75" style="position:absolute;left:1448;top:3888;width:8880;height:5160;mso-wrap-edited:f" wrapcoords="-36 0 -36 21539 21600 21539 21600 0 -36 0">
              <v:imagedata r:id="rId22" o:title="HUIS4"/>
            </v:shape>
            <v:oval id="_x0000_s4273" style="position:absolute;left:8488;top:8068;width:480;height:480;mso-wrap-edited:f" wrapcoords="7425 0 2700 2025 -675 6750 -675 14175 4725 21600 7425 21600 14175 21600 16875 21600 22275 14175 22275 6750 18900 2025 14175 0 7425 0"/>
            <v:oval id="_x0000_s4274" style="position:absolute;left:10208;top:4987;width:480;height:480;mso-wrap-edited:f" wrapcoords="7425 0 2700 2025 -675 6750 -675 14175 4725 21600 7425 21600 14175 21600 16875 21600 22275 14175 22275 6750 18900 2025 14175 0 7425 0"/>
            <v:oval id="_x0000_s4275" style="position:absolute;left:7688;top:6367;width:480;height:480;mso-wrap-edited:f" wrapcoords="7425 0 2700 2025 -675 6750 -675 14175 4725 21600 7425 21600 14175 21600 16875 21600 22275 14175 22275 6750 18900 2025 14175 0 7425 0"/>
            <v:shape id="_x0000_s4276" type="#_x0000_t136" style="position:absolute;left:10328;top:5100;width:195;height:147;mso-wrap-edited:f" fillcolor="black">
              <v:shadow color="#868686"/>
              <v:textpath style="font-family:&quot;Times New Roman&quot;;font-size:8pt;v-text-kern:t" trim="t" fitpath="t" string="V1"/>
            </v:shape>
            <v:shape id="_x0000_s4277" type="#_x0000_t136" style="position:absolute;left:8608;top:8229;width:195;height:147;mso-wrap-edited:f" fillcolor="black">
              <v:shadow color="#868686"/>
              <v:textpath style="font-family:&quot;Times New Roman&quot;;font-size:8pt;v-text-kern:t" trim="t" fitpath="t" string="V1"/>
            </v:shape>
            <v:shape id="_x0000_s4278" type="#_x0000_t136" style="position:absolute;left:7808;top:6552;width:195;height:147;mso-wrap-edited:f" fillcolor="black">
              <v:shadow color="#868686"/>
              <v:textpath style="font-family:&quot;Times New Roman&quot;;font-size:8pt;v-text-kern:t" trim="t" fitpath="t" string="D1"/>
            </v:shape>
          </v:group>
        </w:pict>
      </w:r>
      <w:r w:rsidR="001E51A7" w:rsidRPr="005E72C4">
        <w:rPr>
          <w:rFonts w:ascii="Arial" w:hAnsi="Arial"/>
          <w:b/>
          <w:bCs/>
          <w:szCs w:val="16"/>
        </w:rPr>
        <w:t xml:space="preserve">                                                                                                                                                                     </w:t>
      </w:r>
    </w:p>
    <w:p w:rsidR="001E51A7" w:rsidRPr="005E72C4" w:rsidRDefault="009633E3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  <w:r w:rsidRPr="009633E3">
        <w:rPr>
          <w:rFonts w:ascii="Arial" w:hAnsi="Arial"/>
          <w:b/>
          <w:bCs/>
          <w:szCs w:val="16"/>
        </w:rPr>
        <w:pict>
          <v:line id="_x0000_s4265" style="position:absolute;z-index:19" from="498.55pt,2.85pt" to="498.55pt,194.85pt">
            <v:stroke startarrow="block" endarrow="block"/>
          </v:line>
        </w:pic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  <w:t xml:space="preserve"> 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  <w:t xml:space="preserve">       </w:t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9633E3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  <w:r w:rsidRPr="009633E3">
        <w:rPr>
          <w:rFonts w:ascii="Arial" w:hAnsi="Arial"/>
          <w:b/>
          <w:bCs/>
          <w:szCs w:val="16"/>
        </w:rPr>
        <w:pict>
          <v:shape id="_x0000_s4270" type="#_x0000_t136" style="position:absolute;margin-left:462.3pt;margin-top:15.45pt;width:19.55pt;height:7.05pt;rotation:270;z-index:23" fillcolor="black" strokeweight="0">
            <v:shadow color="#868686"/>
            <v:textpath style="font-family:&quot;Times New Roman&quot;;font-size:10pt;v-text-kern:t" trim="t" fitpath="t" string="6 440"/>
          </v:shape>
        </w:pict>
      </w:r>
      <w:r w:rsidRPr="009633E3">
        <w:rPr>
          <w:rFonts w:ascii="Arial" w:hAnsi="Arial"/>
          <w:b/>
          <w:bCs/>
          <w:szCs w:val="16"/>
        </w:rPr>
        <w:pict>
          <v:shape id="_x0000_s4269" type="#_x0000_t136" style="position:absolute;margin-left:477.25pt;margin-top:14.2pt;width:24.95pt;height:6.6pt;rotation:270;z-index:22" fillcolor="black" strokeweight="0">
            <v:shadow color="#868686"/>
            <v:textpath style="font-family:&quot;Times New Roman&quot;;font-size:10pt;v-text-kern:t;v-same-letter-heights:t" trim="t" fitpath="t" string="7 000"/>
          </v:shape>
        </w:pic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  <w:t xml:space="preserve">                              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9633E3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  <w:r w:rsidRPr="009633E3">
        <w:rPr>
          <w:rFonts w:ascii="Arial" w:hAnsi="Arial"/>
          <w:b/>
          <w:bCs/>
          <w:szCs w:val="16"/>
        </w:rPr>
        <w:pict>
          <v:line id="_x0000_s4259" style="position:absolute;z-index:13" from="462.55pt,9.35pt" to="492.55pt,9.35pt"/>
        </w:pict>
      </w:r>
    </w:p>
    <w:p w:rsidR="001E51A7" w:rsidRPr="005E72C4" w:rsidRDefault="009633E3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  <w:r w:rsidRPr="009633E3">
        <w:rPr>
          <w:rFonts w:ascii="Arial" w:hAnsi="Arial"/>
          <w:b/>
          <w:bCs/>
          <w:szCs w:val="16"/>
        </w:rPr>
        <w:pict>
          <v:line id="_x0000_s4260" style="position:absolute;z-index:14" from="462.55pt,2.75pt" to="504.55pt,2.75pt"/>
        </w:pict>
      </w:r>
      <w:r w:rsidRPr="009633E3">
        <w:rPr>
          <w:rFonts w:ascii="Arial" w:hAnsi="Arial"/>
          <w:b/>
          <w:bCs/>
          <w:szCs w:val="16"/>
        </w:rPr>
        <w:pict>
          <v:shape id="_x0000_s4280" type="#_x0000_t136" style="position:absolute;margin-left:463.85pt;margin-top:12.35pt;width:19.55pt;height:7.05pt;rotation:270;z-index:25" fillcolor="black" strokeweight="0">
            <v:shadow color="#868686"/>
            <v:textpath style="font-family:&quot;Times New Roman&quot;;font-size:10pt;v-text-kern:t" trim="t" fitpath="t" string="280"/>
          </v:shape>
        </w:pict>
      </w:r>
      <w:r w:rsidRPr="009633E3">
        <w:rPr>
          <w:rFonts w:ascii="Arial" w:hAnsi="Arial"/>
          <w:b/>
          <w:bCs/>
          <w:szCs w:val="16"/>
        </w:rPr>
        <w:pict>
          <v:line id="_x0000_s4266" style="position:absolute;flip:y;z-index:20" from="480.55pt,1.95pt" to="480.55pt,25.95pt">
            <v:stroke endarrow="block"/>
          </v:line>
        </w:pic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</w:r>
      <w:r w:rsidRPr="005E72C4">
        <w:rPr>
          <w:rFonts w:ascii="Arial" w:hAnsi="Arial"/>
          <w:b/>
          <w:bCs/>
          <w:szCs w:val="16"/>
        </w:rPr>
        <w:tab/>
        <w:t xml:space="preserve">                                                                                        </w:t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374"/>
        </w:tabs>
        <w:rPr>
          <w:rFonts w:ascii="Arial" w:hAnsi="Arial"/>
          <w:b/>
          <w:bCs/>
          <w:szCs w:val="16"/>
        </w:rPr>
      </w:pPr>
      <w:r w:rsidRPr="005E72C4">
        <w:rPr>
          <w:rFonts w:ascii="Arial" w:hAnsi="Arial"/>
          <w:b/>
          <w:bCs/>
          <w:szCs w:val="16"/>
        </w:rPr>
        <w:t>Muurhoogte/Wall height: 2,6</w:t>
      </w:r>
      <w:r w:rsidR="00123F6C" w:rsidRPr="005E72C4">
        <w:rPr>
          <w:rFonts w:ascii="Arial" w:hAnsi="Arial"/>
          <w:b/>
          <w:bCs/>
          <w:szCs w:val="16"/>
        </w:rPr>
        <w:t xml:space="preserve"> </w:t>
      </w:r>
      <w:r w:rsidRPr="005E72C4">
        <w:rPr>
          <w:rFonts w:ascii="Arial" w:hAnsi="Arial"/>
          <w:b/>
          <w:bCs/>
          <w:szCs w:val="16"/>
        </w:rPr>
        <w:t xml:space="preserve">m                                           </w:t>
      </w:r>
      <w:r w:rsidR="00123F6C" w:rsidRPr="005E72C4">
        <w:rPr>
          <w:rFonts w:ascii="Arial" w:hAnsi="Arial"/>
          <w:b/>
          <w:bCs/>
          <w:szCs w:val="16"/>
        </w:rPr>
        <w:t xml:space="preserve"> </w:t>
      </w:r>
      <w:r w:rsidRPr="005E72C4">
        <w:rPr>
          <w:rFonts w:ascii="Arial" w:hAnsi="Arial"/>
          <w:b/>
          <w:bCs/>
          <w:szCs w:val="16"/>
        </w:rPr>
        <w:t xml:space="preserve">    D1 = 2 100 x 900    </w:t>
      </w:r>
      <w:r w:rsidRPr="005E72C4">
        <w:rPr>
          <w:rFonts w:ascii="Arial" w:hAnsi="Arial"/>
          <w:b/>
          <w:bCs/>
          <w:szCs w:val="16"/>
        </w:rPr>
        <w:tab/>
      </w:r>
    </w:p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szCs w:val="16"/>
        </w:rPr>
      </w:pPr>
      <w:r w:rsidRPr="005E72C4">
        <w:rPr>
          <w:rFonts w:ascii="Arial" w:hAnsi="Arial"/>
          <w:b/>
          <w:bCs/>
          <w:szCs w:val="16"/>
        </w:rPr>
        <w:t xml:space="preserve">50 Stene/m² vir halfsteenmuur                                                D2 = 2 100 x 1 800      </w:t>
      </w:r>
    </w:p>
    <w:p w:rsidR="001E51A7" w:rsidRPr="005E72C4" w:rsidRDefault="001E51A7" w:rsidP="001E51A7">
      <w:pPr>
        <w:pStyle w:val="Heading7"/>
        <w:jc w:val="left"/>
      </w:pPr>
      <w:r w:rsidRPr="005E72C4">
        <w:t xml:space="preserve">50 Bricks/m² for half brick wall                                             </w:t>
      </w:r>
      <w:r w:rsidR="00123F6C" w:rsidRPr="005E72C4">
        <w:t xml:space="preserve">            </w:t>
      </w:r>
      <w:r w:rsidRPr="005E72C4">
        <w:t xml:space="preserve"> V1 = 1 200 x 2 400</w:t>
      </w:r>
    </w:p>
    <w:tbl>
      <w:tblPr>
        <w:tblpPr w:leftFromText="180" w:rightFromText="180" w:vertAnchor="text" w:horzAnchor="margin" w:tblpY="431"/>
        <w:tblW w:w="10147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17"/>
        <w:gridCol w:w="1417"/>
        <w:gridCol w:w="1417"/>
        <w:gridCol w:w="5896"/>
      </w:tblGrid>
      <w:tr w:rsidR="001E51A7" w:rsidRPr="005E72C4">
        <w:trPr>
          <w:cantSplit/>
          <w:trHeight w:hRule="exact" w:val="566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  <w:r w:rsidRPr="005E72C4">
              <w:rPr>
                <w:rFonts w:ascii="Arial" w:hAnsi="Arial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5E72C4">
              <w:rPr>
                <w:rFonts w:ascii="Arial" w:hAnsi="Arial"/>
                <w:b/>
                <w:bCs/>
                <w:sz w:val="28"/>
                <w:szCs w:val="28"/>
              </w:rPr>
              <w:t>B</w:t>
            </w:r>
          </w:p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  <w:b/>
                <w:bCs/>
                <w:sz w:val="28"/>
                <w:szCs w:val="28"/>
              </w:rPr>
            </w:pPr>
          </w:p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  <w:r w:rsidRPr="005E72C4">
              <w:rPr>
                <w:rFonts w:ascii="Arial" w:hAnsi="Arial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  <w:r w:rsidRPr="005E72C4">
              <w:rPr>
                <w:rFonts w:ascii="Arial" w:hAnsi="Arial"/>
                <w:b/>
                <w:bCs/>
                <w:sz w:val="28"/>
                <w:szCs w:val="28"/>
              </w:rPr>
              <w:t>D</w:t>
            </w: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>
        <w:trPr>
          <w:cantSplit/>
          <w:trHeight w:hRule="exact" w:val="283"/>
        </w:trPr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  <w:tc>
          <w:tcPr>
            <w:tcW w:w="589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</w:tbl>
    <w:p w:rsidR="001E51A7" w:rsidRPr="005E72C4" w:rsidRDefault="001E51A7" w:rsidP="001E51A7">
      <w:pPr>
        <w:tabs>
          <w:tab w:val="left" w:pos="-566"/>
          <w:tab w:val="left" w:pos="0"/>
          <w:tab w:val="left" w:pos="851"/>
          <w:tab w:val="left" w:pos="1276"/>
          <w:tab w:val="left" w:pos="3912"/>
          <w:tab w:val="left" w:pos="4875"/>
          <w:tab w:val="left" w:pos="8787"/>
          <w:tab w:val="left" w:pos="9356"/>
          <w:tab w:val="left" w:pos="9781"/>
          <w:tab w:val="left" w:pos="11055"/>
          <w:tab w:val="left" w:pos="11520"/>
          <w:tab w:val="left" w:pos="12240"/>
          <w:tab w:val="left" w:pos="12960"/>
          <w:tab w:val="left" w:pos="13680"/>
          <w:tab w:val="left" w:pos="14400"/>
          <w:tab w:val="left" w:pos="15120"/>
          <w:tab w:val="left" w:pos="15840"/>
          <w:tab w:val="left" w:pos="16560"/>
          <w:tab w:val="left" w:pos="17280"/>
          <w:tab w:val="left" w:pos="18000"/>
          <w:tab w:val="left" w:pos="18720"/>
        </w:tabs>
        <w:rPr>
          <w:rFonts w:ascii="Arial" w:hAnsi="Arial"/>
          <w:b/>
          <w:bCs/>
          <w:u w:val="single"/>
        </w:rPr>
      </w:pPr>
    </w:p>
    <w:p w:rsidR="001E51A7" w:rsidRPr="005E72C4" w:rsidRDefault="001E51A7" w:rsidP="001E51A7">
      <w:pPr>
        <w:rPr>
          <w:rFonts w:ascii="Arial" w:hAnsi="Arial"/>
        </w:rPr>
      </w:pPr>
    </w:p>
    <w:tbl>
      <w:tblPr>
        <w:tblpPr w:leftFromText="180" w:rightFromText="180" w:vertAnchor="text" w:horzAnchor="margin" w:tblpY="19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50"/>
        <w:gridCol w:w="592"/>
        <w:gridCol w:w="2934"/>
        <w:gridCol w:w="1130"/>
        <w:gridCol w:w="2965"/>
      </w:tblGrid>
      <w:tr w:rsidR="003C0BEE" w:rsidRPr="005E72C4" w:rsidTr="00AE3A2D">
        <w:trPr>
          <w:trHeight w:val="602"/>
        </w:trPr>
        <w:tc>
          <w:tcPr>
            <w:tcW w:w="2350" w:type="dxa"/>
            <w:vMerge w:val="restart"/>
            <w:tcBorders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ANTWOORDBLAD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ANSWER SHEET</w:t>
            </w:r>
          </w:p>
        </w:tc>
        <w:tc>
          <w:tcPr>
            <w:tcW w:w="592" w:type="dxa"/>
            <w:vMerge w:val="restart"/>
            <w:tcBorders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  <w:sz w:val="48"/>
              </w:rPr>
            </w:pPr>
            <w:r w:rsidRPr="005E72C4">
              <w:rPr>
                <w:rFonts w:ascii="Arial" w:hAnsi="Arial"/>
                <w:b/>
                <w:bCs/>
                <w:sz w:val="48"/>
              </w:rPr>
              <w:t>D</w:t>
            </w:r>
          </w:p>
        </w:tc>
        <w:tc>
          <w:tcPr>
            <w:tcW w:w="2934" w:type="dxa"/>
            <w:vMerge w:val="restart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SIVIELE TEGNOLOGIE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CIVIL TECHNOLOGY</w:t>
            </w:r>
          </w:p>
        </w:tc>
        <w:tc>
          <w:tcPr>
            <w:tcW w:w="1130" w:type="dxa"/>
            <w:vMerge w:val="restart"/>
            <w:tcBorders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NAAM:</w:t>
            </w: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  <w:r w:rsidRPr="005E72C4">
              <w:rPr>
                <w:rFonts w:ascii="Arial" w:hAnsi="Arial"/>
                <w:b/>
                <w:bCs/>
              </w:rPr>
              <w:t>NAME:</w:t>
            </w:r>
          </w:p>
        </w:tc>
        <w:tc>
          <w:tcPr>
            <w:tcW w:w="2965" w:type="dxa"/>
            <w:tcBorders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</w:tr>
      <w:tr w:rsidR="003C0BEE" w:rsidRPr="005E72C4" w:rsidTr="00AE3A2D">
        <w:trPr>
          <w:trHeight w:val="577"/>
        </w:trPr>
        <w:tc>
          <w:tcPr>
            <w:tcW w:w="2350" w:type="dxa"/>
            <w:vMerge/>
            <w:tcBorders>
              <w:top w:val="single" w:sz="4" w:space="0" w:color="auto"/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592" w:type="dxa"/>
            <w:vMerge/>
            <w:tcBorders>
              <w:top w:val="single" w:sz="4" w:space="0" w:color="auto"/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2934" w:type="dxa"/>
            <w:vMerge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jc w:val="center"/>
              <w:rPr>
                <w:rFonts w:ascii="Arial" w:hAnsi="Arial"/>
                <w:b/>
                <w:bCs/>
              </w:rPr>
            </w:pPr>
          </w:p>
        </w:tc>
        <w:tc>
          <w:tcPr>
            <w:tcW w:w="1130" w:type="dxa"/>
            <w:vMerge/>
            <w:tcBorders>
              <w:righ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  <w:tc>
          <w:tcPr>
            <w:tcW w:w="2965" w:type="dxa"/>
            <w:tcBorders>
              <w:left w:val="nil"/>
            </w:tcBorders>
            <w:shd w:val="clear" w:color="auto" w:fill="auto"/>
            <w:vAlign w:val="center"/>
          </w:tcPr>
          <w:p w:rsidR="001E51A7" w:rsidRPr="005E72C4" w:rsidRDefault="001E51A7" w:rsidP="00AE3A2D">
            <w:pPr>
              <w:tabs>
                <w:tab w:val="left" w:pos="-566"/>
                <w:tab w:val="left" w:pos="0"/>
                <w:tab w:val="left" w:pos="850"/>
                <w:tab w:val="left" w:pos="3912"/>
                <w:tab w:val="left" w:pos="4875"/>
                <w:tab w:val="left" w:pos="8787"/>
                <w:tab w:val="left" w:pos="9354"/>
              </w:tabs>
              <w:rPr>
                <w:rFonts w:ascii="Arial" w:hAnsi="Arial"/>
                <w:b/>
                <w:bCs/>
              </w:rPr>
            </w:pPr>
          </w:p>
        </w:tc>
      </w:tr>
    </w:tbl>
    <w:tbl>
      <w:tblPr>
        <w:tblpPr w:leftFromText="180" w:rightFromText="180" w:vertAnchor="text" w:horzAnchor="margin" w:tblpX="-134" w:tblpY="1653"/>
        <w:tblW w:w="10146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94"/>
        <w:gridCol w:w="1430"/>
        <w:gridCol w:w="1285"/>
        <w:gridCol w:w="6137"/>
      </w:tblGrid>
      <w:tr w:rsidR="001E51A7" w:rsidRPr="005E72C4" w:rsidTr="00592B7E">
        <w:trPr>
          <w:cantSplit/>
          <w:trHeight w:hRule="exact" w:val="645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  <w:r w:rsidRPr="005E72C4">
              <w:rPr>
                <w:rFonts w:ascii="Arial" w:hAnsi="Arial"/>
                <w:b/>
                <w:bCs/>
                <w:sz w:val="28"/>
                <w:szCs w:val="28"/>
              </w:rPr>
              <w:t>A</w:t>
            </w: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5E72C4">
              <w:rPr>
                <w:rFonts w:ascii="Arial" w:hAnsi="Arial"/>
                <w:b/>
                <w:bCs/>
                <w:sz w:val="28"/>
                <w:szCs w:val="28"/>
              </w:rPr>
              <w:t>B</w:t>
            </w:r>
          </w:p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  <w:b/>
                <w:bCs/>
                <w:sz w:val="28"/>
                <w:szCs w:val="28"/>
              </w:rPr>
            </w:pPr>
          </w:p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  <w:r w:rsidRPr="005E72C4">
              <w:rPr>
                <w:rFonts w:ascii="Arial" w:hAnsi="Arial"/>
                <w:b/>
                <w:bCs/>
                <w:sz w:val="28"/>
                <w:szCs w:val="28"/>
              </w:rPr>
              <w:t>C</w:t>
            </w: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  <w:r w:rsidRPr="005E72C4">
              <w:rPr>
                <w:rFonts w:ascii="Arial" w:hAnsi="Arial"/>
                <w:b/>
                <w:bCs/>
                <w:sz w:val="28"/>
                <w:szCs w:val="28"/>
              </w:rPr>
              <w:t>D</w:t>
            </w: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  <w:u w:val="single"/>
              </w:rPr>
            </w:pPr>
          </w:p>
        </w:tc>
        <w:tc>
          <w:tcPr>
            <w:tcW w:w="1285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  <w:u w:val="single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592B7E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592B7E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592B7E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592B7E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592B7E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592B7E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592B7E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92B7E" w:rsidRPr="005E72C4" w:rsidRDefault="00592B7E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  <w:tr w:rsidR="001E51A7" w:rsidRPr="005E72C4" w:rsidTr="00592B7E">
        <w:trPr>
          <w:cantSplit/>
          <w:trHeight w:hRule="exact" w:val="323"/>
        </w:trPr>
        <w:tc>
          <w:tcPr>
            <w:tcW w:w="129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128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jc w:val="center"/>
              <w:rPr>
                <w:rFonts w:ascii="Arial" w:hAnsi="Arial"/>
              </w:rPr>
            </w:pPr>
          </w:p>
        </w:tc>
        <w:tc>
          <w:tcPr>
            <w:tcW w:w="613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1E51A7" w:rsidRPr="005E72C4" w:rsidRDefault="001E51A7" w:rsidP="008F38F6">
            <w:pPr>
              <w:tabs>
                <w:tab w:val="left" w:pos="0"/>
                <w:tab w:val="left" w:pos="851"/>
                <w:tab w:val="left" w:pos="1276"/>
                <w:tab w:val="left" w:pos="9356"/>
                <w:tab w:val="left" w:pos="9781"/>
              </w:tabs>
              <w:rPr>
                <w:rFonts w:ascii="Arial" w:hAnsi="Arial"/>
              </w:rPr>
            </w:pPr>
          </w:p>
        </w:tc>
      </w:tr>
    </w:tbl>
    <w:p w:rsidR="001E51A7" w:rsidRPr="005E72C4" w:rsidRDefault="001E51A7" w:rsidP="001E51A7">
      <w:pPr>
        <w:rPr>
          <w:rFonts w:ascii="Arial" w:hAnsi="Arial"/>
        </w:rPr>
      </w:pPr>
    </w:p>
    <w:sectPr w:rsidR="001E51A7" w:rsidRPr="005E72C4" w:rsidSect="00912B1F">
      <w:headerReference w:type="even" r:id="rId23"/>
      <w:headerReference w:type="default" r:id="rId24"/>
      <w:headerReference w:type="first" r:id="rId25"/>
      <w:footerReference w:type="first" r:id="rId26"/>
      <w:pgSz w:w="11909" w:h="16834" w:code="9"/>
      <w:pgMar w:top="720" w:right="1077" w:bottom="720" w:left="1077" w:header="709" w:footer="567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D66C8" w:rsidRDefault="00FD66C8">
      <w:r>
        <w:separator/>
      </w:r>
    </w:p>
  </w:endnote>
  <w:endnote w:type="continuationSeparator" w:id="1">
    <w:p w:rsidR="00FD66C8" w:rsidRDefault="00FD66C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0572" w:rsidRDefault="00250572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0572" w:rsidRDefault="00250572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0572" w:rsidRDefault="00250572">
    <w:pPr>
      <w:pStyle w:val="Footer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B87" w:rsidRPr="0001000F" w:rsidRDefault="00022B87" w:rsidP="0001000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D66C8" w:rsidRDefault="00FD66C8">
      <w:r>
        <w:separator/>
      </w:r>
    </w:p>
  </w:footnote>
  <w:footnote w:type="continuationSeparator" w:id="1">
    <w:p w:rsidR="00FD66C8" w:rsidRDefault="00FD66C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B87" w:rsidRPr="00AE3A2D" w:rsidRDefault="009633E3" w:rsidP="00AE3A2D">
    <w:pPr>
      <w:pStyle w:val="Header"/>
      <w:tabs>
        <w:tab w:val="clear" w:pos="4153"/>
        <w:tab w:val="clear" w:pos="8306"/>
        <w:tab w:val="center" w:pos="4536"/>
        <w:tab w:val="right" w:pos="9923"/>
      </w:tabs>
      <w:rPr>
        <w:rFonts w:ascii="Arial" w:hAnsi="Arial"/>
        <w:b/>
        <w:sz w:val="16"/>
        <w:szCs w:val="16"/>
        <w:u w:val="single"/>
      </w:rPr>
    </w:pPr>
    <w:r w:rsidRPr="00AE3A2D">
      <w:rPr>
        <w:rFonts w:ascii="Arial" w:hAnsi="Arial"/>
        <w:b/>
        <w:sz w:val="22"/>
        <w:szCs w:val="22"/>
        <w:u w:val="single"/>
      </w:rPr>
      <w:fldChar w:fldCharType="begin"/>
    </w:r>
    <w:r w:rsidR="00022B87" w:rsidRPr="00AE3A2D">
      <w:rPr>
        <w:rFonts w:ascii="Arial" w:hAnsi="Arial"/>
        <w:b/>
        <w:sz w:val="22"/>
        <w:szCs w:val="22"/>
        <w:u w:val="single"/>
      </w:rPr>
      <w:instrText xml:space="preserve"> PAGE   \* MERGEFORMAT </w:instrText>
    </w:r>
    <w:r w:rsidRPr="00AE3A2D">
      <w:rPr>
        <w:rFonts w:ascii="Arial" w:hAnsi="Arial"/>
        <w:b/>
        <w:sz w:val="22"/>
        <w:szCs w:val="22"/>
        <w:u w:val="single"/>
      </w:rPr>
      <w:fldChar w:fldCharType="separate"/>
    </w:r>
    <w:r w:rsidR="00D446AA">
      <w:rPr>
        <w:rFonts w:ascii="Arial" w:hAnsi="Arial"/>
        <w:b/>
        <w:noProof/>
        <w:sz w:val="22"/>
        <w:szCs w:val="22"/>
        <w:u w:val="single"/>
      </w:rPr>
      <w:t>2</w:t>
    </w:r>
    <w:r w:rsidRPr="00AE3A2D">
      <w:rPr>
        <w:rFonts w:ascii="Arial" w:hAnsi="Arial"/>
        <w:b/>
        <w:sz w:val="22"/>
        <w:szCs w:val="22"/>
        <w:u w:val="single"/>
      </w:rPr>
      <w:fldChar w:fldCharType="end"/>
    </w:r>
    <w:r w:rsidR="00022B87" w:rsidRPr="00AE3A2D">
      <w:rPr>
        <w:rFonts w:ascii="Arial" w:hAnsi="Arial"/>
        <w:b/>
        <w:sz w:val="22"/>
        <w:szCs w:val="22"/>
        <w:u w:val="single"/>
      </w:rPr>
      <w:tab/>
    </w:r>
    <w:r w:rsidR="00022B87" w:rsidRPr="00AE3A2D">
      <w:rPr>
        <w:rFonts w:ascii="Arial" w:hAnsi="Arial"/>
        <w:b/>
        <w:sz w:val="20"/>
        <w:szCs w:val="20"/>
        <w:u w:val="single"/>
      </w:rPr>
      <w:t>CIVIL TECHNOLOGY (CVLT)</w:t>
    </w:r>
    <w:r w:rsidR="00022B87" w:rsidRPr="00AE3A2D">
      <w:rPr>
        <w:rFonts w:ascii="Arial" w:hAnsi="Arial"/>
        <w:b/>
        <w:sz w:val="22"/>
        <w:szCs w:val="22"/>
        <w:u w:val="single"/>
      </w:rPr>
      <w:tab/>
    </w:r>
    <w:r w:rsidR="00022B87" w:rsidRPr="00AE3A2D">
      <w:rPr>
        <w:rFonts w:ascii="Arial" w:hAnsi="Arial"/>
        <w:b/>
        <w:sz w:val="16"/>
        <w:szCs w:val="16"/>
        <w:u w:val="single"/>
      </w:rPr>
      <w:t>(COPYRIGHT 09/09)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B87" w:rsidRPr="00AE3A2D" w:rsidRDefault="00022B87" w:rsidP="00AE3A2D">
    <w:pPr>
      <w:pStyle w:val="Header"/>
      <w:tabs>
        <w:tab w:val="clear" w:pos="4153"/>
        <w:tab w:val="clear" w:pos="8306"/>
        <w:tab w:val="center" w:pos="5387"/>
        <w:tab w:val="right" w:pos="9923"/>
      </w:tabs>
      <w:rPr>
        <w:rFonts w:ascii="Arial" w:hAnsi="Arial"/>
        <w:b/>
        <w:sz w:val="22"/>
        <w:szCs w:val="22"/>
        <w:u w:val="single"/>
      </w:rPr>
    </w:pPr>
    <w:r w:rsidRPr="00AE3A2D">
      <w:rPr>
        <w:rFonts w:ascii="Arial" w:hAnsi="Arial"/>
        <w:b/>
        <w:sz w:val="16"/>
        <w:szCs w:val="16"/>
        <w:u w:val="single"/>
      </w:rPr>
      <w:t>(COPYRIGHT 09/09)</w:t>
    </w:r>
    <w:r w:rsidRPr="00AE3A2D">
      <w:rPr>
        <w:u w:val="single"/>
      </w:rPr>
      <w:tab/>
    </w:r>
    <w:r w:rsidRPr="00AE3A2D">
      <w:rPr>
        <w:rFonts w:ascii="Arial" w:hAnsi="Arial"/>
        <w:b/>
        <w:sz w:val="20"/>
        <w:szCs w:val="20"/>
        <w:u w:val="single"/>
      </w:rPr>
      <w:t>CIVIL TECHNOLOGY (CVLT)</w:t>
    </w:r>
    <w:r w:rsidRPr="00AE3A2D">
      <w:rPr>
        <w:u w:val="single"/>
      </w:rPr>
      <w:tab/>
    </w:r>
    <w:r w:rsidR="009633E3" w:rsidRPr="00AE3A2D">
      <w:rPr>
        <w:rFonts w:ascii="Arial" w:hAnsi="Arial"/>
        <w:b/>
        <w:sz w:val="22"/>
        <w:szCs w:val="22"/>
        <w:u w:val="single"/>
      </w:rPr>
      <w:fldChar w:fldCharType="begin"/>
    </w:r>
    <w:r w:rsidRPr="00AE3A2D">
      <w:rPr>
        <w:rFonts w:ascii="Arial" w:hAnsi="Arial"/>
        <w:b/>
        <w:sz w:val="22"/>
        <w:szCs w:val="22"/>
        <w:u w:val="single"/>
      </w:rPr>
      <w:instrText xml:space="preserve"> PAGE   \* MERGEFORMAT </w:instrText>
    </w:r>
    <w:r w:rsidR="009633E3" w:rsidRPr="00AE3A2D">
      <w:rPr>
        <w:rFonts w:ascii="Arial" w:hAnsi="Arial"/>
        <w:b/>
        <w:sz w:val="22"/>
        <w:szCs w:val="22"/>
        <w:u w:val="single"/>
      </w:rPr>
      <w:fldChar w:fldCharType="separate"/>
    </w:r>
    <w:r w:rsidR="00D446AA">
      <w:rPr>
        <w:rFonts w:ascii="Arial" w:hAnsi="Arial"/>
        <w:b/>
        <w:noProof/>
        <w:sz w:val="22"/>
        <w:szCs w:val="22"/>
        <w:u w:val="single"/>
      </w:rPr>
      <w:t>9</w:t>
    </w:r>
    <w:r w:rsidR="009633E3" w:rsidRPr="00AE3A2D">
      <w:rPr>
        <w:rFonts w:ascii="Arial" w:hAnsi="Arial"/>
        <w:b/>
        <w:sz w:val="22"/>
        <w:szCs w:val="22"/>
        <w:u w:val="single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B87" w:rsidRDefault="00022B87" w:rsidP="00AE3A2D">
    <w:pPr>
      <w:pStyle w:val="Header"/>
      <w:tabs>
        <w:tab w:val="clear" w:pos="4153"/>
        <w:tab w:val="clear" w:pos="8306"/>
        <w:tab w:val="right" w:pos="10065"/>
      </w:tabs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B87" w:rsidRPr="00250572" w:rsidRDefault="009633E3" w:rsidP="00250572">
    <w:pPr>
      <w:pStyle w:val="Header"/>
      <w:tabs>
        <w:tab w:val="clear" w:pos="4153"/>
        <w:tab w:val="clear" w:pos="8306"/>
        <w:tab w:val="center" w:pos="4536"/>
        <w:tab w:val="right" w:pos="9923"/>
      </w:tabs>
      <w:rPr>
        <w:rFonts w:ascii="Arial" w:hAnsi="Arial"/>
        <w:b/>
        <w:sz w:val="16"/>
        <w:szCs w:val="16"/>
        <w:u w:val="single"/>
      </w:rPr>
    </w:pPr>
    <w:r w:rsidRPr="00AE3A2D">
      <w:rPr>
        <w:rFonts w:ascii="Arial" w:hAnsi="Arial"/>
        <w:b/>
        <w:sz w:val="22"/>
        <w:szCs w:val="22"/>
        <w:u w:val="single"/>
      </w:rPr>
      <w:fldChar w:fldCharType="begin"/>
    </w:r>
    <w:r w:rsidR="00250572" w:rsidRPr="00AE3A2D">
      <w:rPr>
        <w:rFonts w:ascii="Arial" w:hAnsi="Arial"/>
        <w:b/>
        <w:sz w:val="22"/>
        <w:szCs w:val="22"/>
        <w:u w:val="single"/>
      </w:rPr>
      <w:instrText xml:space="preserve"> PAGE   \* MERGEFORMAT </w:instrText>
    </w:r>
    <w:r w:rsidRPr="00AE3A2D">
      <w:rPr>
        <w:rFonts w:ascii="Arial" w:hAnsi="Arial"/>
        <w:b/>
        <w:sz w:val="22"/>
        <w:szCs w:val="22"/>
        <w:u w:val="single"/>
      </w:rPr>
      <w:fldChar w:fldCharType="separate"/>
    </w:r>
    <w:r w:rsidR="00D446AA">
      <w:rPr>
        <w:rFonts w:ascii="Arial" w:hAnsi="Arial"/>
        <w:b/>
        <w:noProof/>
        <w:sz w:val="22"/>
        <w:szCs w:val="22"/>
        <w:u w:val="single"/>
      </w:rPr>
      <w:t>12</w:t>
    </w:r>
    <w:r w:rsidRPr="00AE3A2D">
      <w:rPr>
        <w:rFonts w:ascii="Arial" w:hAnsi="Arial"/>
        <w:b/>
        <w:sz w:val="22"/>
        <w:szCs w:val="22"/>
        <w:u w:val="single"/>
      </w:rPr>
      <w:fldChar w:fldCharType="end"/>
    </w:r>
    <w:r w:rsidR="00250572" w:rsidRPr="00AE3A2D">
      <w:rPr>
        <w:rFonts w:ascii="Arial" w:hAnsi="Arial"/>
        <w:b/>
        <w:sz w:val="22"/>
        <w:szCs w:val="22"/>
        <w:u w:val="single"/>
      </w:rPr>
      <w:tab/>
    </w:r>
    <w:r w:rsidR="00250572" w:rsidRPr="00AE3A2D">
      <w:rPr>
        <w:rFonts w:ascii="Arial" w:hAnsi="Arial"/>
        <w:b/>
        <w:sz w:val="20"/>
        <w:szCs w:val="20"/>
        <w:u w:val="single"/>
      </w:rPr>
      <w:t>CIVIL TECHNOLOGY (CVLT)</w:t>
    </w:r>
    <w:r w:rsidR="00250572" w:rsidRPr="00AE3A2D">
      <w:rPr>
        <w:rFonts w:ascii="Arial" w:hAnsi="Arial"/>
        <w:b/>
        <w:sz w:val="22"/>
        <w:szCs w:val="22"/>
        <w:u w:val="single"/>
      </w:rPr>
      <w:tab/>
    </w:r>
    <w:r w:rsidR="00250572" w:rsidRPr="00AE3A2D">
      <w:rPr>
        <w:rFonts w:ascii="Arial" w:hAnsi="Arial"/>
        <w:b/>
        <w:sz w:val="16"/>
        <w:szCs w:val="16"/>
        <w:u w:val="single"/>
      </w:rPr>
      <w:t>(COPYRIGHT 09/09)</w: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B87" w:rsidRDefault="00022B87">
    <w:pPr>
      <w:pStyle w:val="Header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22B87" w:rsidRPr="00250572" w:rsidRDefault="00250572" w:rsidP="00250572">
    <w:pPr>
      <w:pStyle w:val="Header"/>
      <w:tabs>
        <w:tab w:val="clear" w:pos="4153"/>
        <w:tab w:val="clear" w:pos="8306"/>
        <w:tab w:val="center" w:pos="5387"/>
        <w:tab w:val="right" w:pos="9923"/>
      </w:tabs>
      <w:rPr>
        <w:rFonts w:ascii="Arial" w:hAnsi="Arial"/>
        <w:b/>
        <w:sz w:val="22"/>
        <w:szCs w:val="22"/>
        <w:u w:val="single"/>
      </w:rPr>
    </w:pPr>
    <w:r w:rsidRPr="00AE3A2D">
      <w:rPr>
        <w:rFonts w:ascii="Arial" w:hAnsi="Arial"/>
        <w:b/>
        <w:sz w:val="16"/>
        <w:szCs w:val="16"/>
        <w:u w:val="single"/>
      </w:rPr>
      <w:t>(COPYRIGHT 09/09)</w:t>
    </w:r>
    <w:r w:rsidRPr="00AE3A2D">
      <w:rPr>
        <w:u w:val="single"/>
      </w:rPr>
      <w:tab/>
    </w:r>
    <w:r w:rsidRPr="00AE3A2D">
      <w:rPr>
        <w:rFonts w:ascii="Arial" w:hAnsi="Arial"/>
        <w:b/>
        <w:sz w:val="20"/>
        <w:szCs w:val="20"/>
        <w:u w:val="single"/>
      </w:rPr>
      <w:t>CIVIL TECHNOLOGY (CVLT)</w:t>
    </w:r>
    <w:r w:rsidRPr="00AE3A2D">
      <w:rPr>
        <w:u w:val="single"/>
      </w:rPr>
      <w:tab/>
    </w:r>
    <w:r w:rsidR="009633E3" w:rsidRPr="00AE3A2D">
      <w:rPr>
        <w:rFonts w:ascii="Arial" w:hAnsi="Arial"/>
        <w:b/>
        <w:sz w:val="22"/>
        <w:szCs w:val="22"/>
        <w:u w:val="single"/>
      </w:rPr>
      <w:fldChar w:fldCharType="begin"/>
    </w:r>
    <w:r w:rsidRPr="00AE3A2D">
      <w:rPr>
        <w:rFonts w:ascii="Arial" w:hAnsi="Arial"/>
        <w:b/>
        <w:sz w:val="22"/>
        <w:szCs w:val="22"/>
        <w:u w:val="single"/>
      </w:rPr>
      <w:instrText xml:space="preserve"> PAGE   \* MERGEFORMAT </w:instrText>
    </w:r>
    <w:r w:rsidR="009633E3" w:rsidRPr="00AE3A2D">
      <w:rPr>
        <w:rFonts w:ascii="Arial" w:hAnsi="Arial"/>
        <w:b/>
        <w:sz w:val="22"/>
        <w:szCs w:val="22"/>
        <w:u w:val="single"/>
      </w:rPr>
      <w:fldChar w:fldCharType="separate"/>
    </w:r>
    <w:r w:rsidR="00D446AA">
      <w:rPr>
        <w:rFonts w:ascii="Arial" w:hAnsi="Arial"/>
        <w:b/>
        <w:noProof/>
        <w:sz w:val="22"/>
        <w:szCs w:val="22"/>
        <w:u w:val="single"/>
      </w:rPr>
      <w:t>11</w:t>
    </w:r>
    <w:r w:rsidR="009633E3" w:rsidRPr="00AE3A2D">
      <w:rPr>
        <w:rFonts w:ascii="Arial" w:hAnsi="Arial"/>
        <w:b/>
        <w:sz w:val="22"/>
        <w:szCs w:val="22"/>
        <w:u w:val="single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643DB2"/>
    <w:multiLevelType w:val="hybridMultilevel"/>
    <w:tmpl w:val="364EBA3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C970B84"/>
    <w:multiLevelType w:val="multilevel"/>
    <w:tmpl w:val="CBAC4326"/>
    <w:lvl w:ilvl="0">
      <w:start w:val="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>
    <w:nsid w:val="1F1A5491"/>
    <w:multiLevelType w:val="hybridMultilevel"/>
    <w:tmpl w:val="0CAC929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B2609D4"/>
    <w:multiLevelType w:val="hybridMultilevel"/>
    <w:tmpl w:val="52F4EEE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C991BA3"/>
    <w:multiLevelType w:val="hybridMultilevel"/>
    <w:tmpl w:val="FBB02DD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4E02975"/>
    <w:multiLevelType w:val="hybridMultilevel"/>
    <w:tmpl w:val="329AA852"/>
    <w:lvl w:ilvl="0" w:tplc="040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6">
    <w:nsid w:val="45B738F9"/>
    <w:multiLevelType w:val="hybridMultilevel"/>
    <w:tmpl w:val="E29AD052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">
    <w:nsid w:val="5A193921"/>
    <w:multiLevelType w:val="hybridMultilevel"/>
    <w:tmpl w:val="CF42C47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B3B41C0"/>
    <w:multiLevelType w:val="hybridMultilevel"/>
    <w:tmpl w:val="4448031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5F8F44FD"/>
    <w:multiLevelType w:val="hybridMultilevel"/>
    <w:tmpl w:val="DA7A0DA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653F5C9D"/>
    <w:multiLevelType w:val="multilevel"/>
    <w:tmpl w:val="68C603AE"/>
    <w:lvl w:ilvl="0">
      <w:start w:val="3"/>
      <w:numFmt w:val="decimal"/>
      <w:lvlText w:val="%1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997"/>
        </w:tabs>
        <w:ind w:left="997" w:hanging="855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55"/>
        </w:tabs>
        <w:ind w:left="855" w:hanging="855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>
    <w:nsid w:val="68531099"/>
    <w:multiLevelType w:val="hybridMultilevel"/>
    <w:tmpl w:val="F6607A86"/>
    <w:lvl w:ilvl="0" w:tplc="C630B64C">
      <w:start w:val="1"/>
      <w:numFmt w:val="bullet"/>
      <w:lvlText w:val=""/>
      <w:lvlJc w:val="left"/>
      <w:pPr>
        <w:tabs>
          <w:tab w:val="num" w:pos="1364"/>
        </w:tabs>
        <w:ind w:left="1344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6B1F414C"/>
    <w:multiLevelType w:val="hybridMultilevel"/>
    <w:tmpl w:val="3E128580"/>
    <w:lvl w:ilvl="0" w:tplc="040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73D21982"/>
    <w:multiLevelType w:val="hybridMultilevel"/>
    <w:tmpl w:val="88F461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9"/>
  </w:num>
  <w:num w:numId="4">
    <w:abstractNumId w:val="7"/>
  </w:num>
  <w:num w:numId="5">
    <w:abstractNumId w:val="4"/>
  </w:num>
  <w:num w:numId="6">
    <w:abstractNumId w:val="13"/>
  </w:num>
  <w:num w:numId="7">
    <w:abstractNumId w:val="11"/>
  </w:num>
  <w:num w:numId="8">
    <w:abstractNumId w:val="12"/>
  </w:num>
  <w:num w:numId="9">
    <w:abstractNumId w:val="0"/>
  </w:num>
  <w:num w:numId="10">
    <w:abstractNumId w:val="3"/>
  </w:num>
  <w:num w:numId="11">
    <w:abstractNumId w:val="2"/>
  </w:num>
  <w:num w:numId="12">
    <w:abstractNumId w:val="8"/>
  </w:num>
  <w:num w:numId="13">
    <w:abstractNumId w:val="10"/>
  </w:num>
  <w:num w:numId="1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activeWritingStyle w:appName="MSWord" w:lang="en-GB" w:vendorID="64" w:dllVersion="131078" w:nlCheck="1" w:checkStyle="0"/>
  <w:activeWritingStyle w:appName="MSWord" w:lang="en-ZA" w:vendorID="64" w:dllVersion="131078" w:nlCheck="1" w:checkStyle="1"/>
  <w:activeWritingStyle w:appName="MSWord" w:lang="en-US" w:vendorID="64" w:dllVersion="131078" w:nlCheck="1" w:checkStyle="1"/>
  <w:attachedTemplate r:id="rId1"/>
  <w:stylePaneFormatFilter w:val="3F01"/>
  <w:doNotTrackMoves/>
  <w:defaultTabStop w:val="720"/>
  <w:evenAndOddHeaders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8194">
      <o:colormenu v:ext="edit" fillcolor="black" strokecolor="navy"/>
    </o:shapedefaults>
  </w:hdrShapeDefaults>
  <w:footnotePr>
    <w:footnote w:id="0"/>
    <w:footnote w:id="1"/>
  </w:footnotePr>
  <w:endnotePr>
    <w:endnote w:id="0"/>
    <w:endnote w:id="1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20BB2"/>
    <w:rsid w:val="0001000F"/>
    <w:rsid w:val="00022B87"/>
    <w:rsid w:val="000458EB"/>
    <w:rsid w:val="00050D7C"/>
    <w:rsid w:val="00053DB2"/>
    <w:rsid w:val="00053F95"/>
    <w:rsid w:val="000624F6"/>
    <w:rsid w:val="00082809"/>
    <w:rsid w:val="00083C0C"/>
    <w:rsid w:val="00084B6E"/>
    <w:rsid w:val="00092F47"/>
    <w:rsid w:val="000B1C92"/>
    <w:rsid w:val="000E46ED"/>
    <w:rsid w:val="001205D1"/>
    <w:rsid w:val="00123F6C"/>
    <w:rsid w:val="00131589"/>
    <w:rsid w:val="00133CA4"/>
    <w:rsid w:val="00140AAE"/>
    <w:rsid w:val="00161ABF"/>
    <w:rsid w:val="001721B7"/>
    <w:rsid w:val="00173FEE"/>
    <w:rsid w:val="00186B2D"/>
    <w:rsid w:val="00191C05"/>
    <w:rsid w:val="00192412"/>
    <w:rsid w:val="00196669"/>
    <w:rsid w:val="001B24F4"/>
    <w:rsid w:val="001B3F64"/>
    <w:rsid w:val="001C2BCD"/>
    <w:rsid w:val="001C5FB4"/>
    <w:rsid w:val="001D3130"/>
    <w:rsid w:val="001D33E0"/>
    <w:rsid w:val="001D44F7"/>
    <w:rsid w:val="001D47BA"/>
    <w:rsid w:val="001E51A7"/>
    <w:rsid w:val="00220F4D"/>
    <w:rsid w:val="00250572"/>
    <w:rsid w:val="002650B0"/>
    <w:rsid w:val="002763C4"/>
    <w:rsid w:val="002D592B"/>
    <w:rsid w:val="002E0A7E"/>
    <w:rsid w:val="002E207A"/>
    <w:rsid w:val="002F6600"/>
    <w:rsid w:val="003266B6"/>
    <w:rsid w:val="003320CE"/>
    <w:rsid w:val="00332B2C"/>
    <w:rsid w:val="0036057F"/>
    <w:rsid w:val="00380707"/>
    <w:rsid w:val="00392982"/>
    <w:rsid w:val="00397A7F"/>
    <w:rsid w:val="003B1754"/>
    <w:rsid w:val="003B4F33"/>
    <w:rsid w:val="003C0BEE"/>
    <w:rsid w:val="003C171D"/>
    <w:rsid w:val="003D0E14"/>
    <w:rsid w:val="003D293A"/>
    <w:rsid w:val="003E5DC5"/>
    <w:rsid w:val="003F0BFF"/>
    <w:rsid w:val="003F36B1"/>
    <w:rsid w:val="00421636"/>
    <w:rsid w:val="00433728"/>
    <w:rsid w:val="004523F3"/>
    <w:rsid w:val="00465451"/>
    <w:rsid w:val="00477B6B"/>
    <w:rsid w:val="00480D02"/>
    <w:rsid w:val="00484D6D"/>
    <w:rsid w:val="0049142E"/>
    <w:rsid w:val="0049218D"/>
    <w:rsid w:val="00495D7D"/>
    <w:rsid w:val="004E3D41"/>
    <w:rsid w:val="004F008F"/>
    <w:rsid w:val="00507AAF"/>
    <w:rsid w:val="00507B3C"/>
    <w:rsid w:val="00526DDE"/>
    <w:rsid w:val="005647A7"/>
    <w:rsid w:val="005647CE"/>
    <w:rsid w:val="00575E12"/>
    <w:rsid w:val="00577634"/>
    <w:rsid w:val="00592B7E"/>
    <w:rsid w:val="005B2443"/>
    <w:rsid w:val="005E72C4"/>
    <w:rsid w:val="00606CA5"/>
    <w:rsid w:val="0060772F"/>
    <w:rsid w:val="00614AD2"/>
    <w:rsid w:val="00626BB7"/>
    <w:rsid w:val="00642D95"/>
    <w:rsid w:val="00660888"/>
    <w:rsid w:val="00673F6B"/>
    <w:rsid w:val="00684A80"/>
    <w:rsid w:val="0069095C"/>
    <w:rsid w:val="006A0C87"/>
    <w:rsid w:val="006B09B3"/>
    <w:rsid w:val="006C2BC8"/>
    <w:rsid w:val="006D353E"/>
    <w:rsid w:val="00710033"/>
    <w:rsid w:val="00714A47"/>
    <w:rsid w:val="00737AFB"/>
    <w:rsid w:val="00743410"/>
    <w:rsid w:val="00765F5E"/>
    <w:rsid w:val="0079095B"/>
    <w:rsid w:val="007D44E7"/>
    <w:rsid w:val="007D7C5A"/>
    <w:rsid w:val="007F1E07"/>
    <w:rsid w:val="00811EAA"/>
    <w:rsid w:val="00813884"/>
    <w:rsid w:val="00822ADB"/>
    <w:rsid w:val="00832E9B"/>
    <w:rsid w:val="00840927"/>
    <w:rsid w:val="00846557"/>
    <w:rsid w:val="00846D0B"/>
    <w:rsid w:val="0087453D"/>
    <w:rsid w:val="008767E3"/>
    <w:rsid w:val="0087688E"/>
    <w:rsid w:val="00876C02"/>
    <w:rsid w:val="00876ED6"/>
    <w:rsid w:val="008774A9"/>
    <w:rsid w:val="0088409B"/>
    <w:rsid w:val="00892AA5"/>
    <w:rsid w:val="00897F5B"/>
    <w:rsid w:val="008B0686"/>
    <w:rsid w:val="008D2423"/>
    <w:rsid w:val="008D408C"/>
    <w:rsid w:val="008E6878"/>
    <w:rsid w:val="008F137F"/>
    <w:rsid w:val="008F38F6"/>
    <w:rsid w:val="00904B21"/>
    <w:rsid w:val="00912B1F"/>
    <w:rsid w:val="009147A7"/>
    <w:rsid w:val="00960DB6"/>
    <w:rsid w:val="009633E3"/>
    <w:rsid w:val="00975D66"/>
    <w:rsid w:val="00985995"/>
    <w:rsid w:val="00987743"/>
    <w:rsid w:val="009B1D7A"/>
    <w:rsid w:val="009B304C"/>
    <w:rsid w:val="009C7DC8"/>
    <w:rsid w:val="00A132F3"/>
    <w:rsid w:val="00A17691"/>
    <w:rsid w:val="00A22FB7"/>
    <w:rsid w:val="00A232B4"/>
    <w:rsid w:val="00A257F5"/>
    <w:rsid w:val="00A31E0A"/>
    <w:rsid w:val="00A35E1C"/>
    <w:rsid w:val="00A45E17"/>
    <w:rsid w:val="00A924F3"/>
    <w:rsid w:val="00A97CAC"/>
    <w:rsid w:val="00AB1982"/>
    <w:rsid w:val="00AB6A7B"/>
    <w:rsid w:val="00AE3A2D"/>
    <w:rsid w:val="00B201F3"/>
    <w:rsid w:val="00B20EF8"/>
    <w:rsid w:val="00B210DE"/>
    <w:rsid w:val="00B30B4B"/>
    <w:rsid w:val="00B34997"/>
    <w:rsid w:val="00B60814"/>
    <w:rsid w:val="00B701F4"/>
    <w:rsid w:val="00B71985"/>
    <w:rsid w:val="00B75E9A"/>
    <w:rsid w:val="00B773F2"/>
    <w:rsid w:val="00B82C79"/>
    <w:rsid w:val="00BB62AD"/>
    <w:rsid w:val="00BB7406"/>
    <w:rsid w:val="00BC2B6B"/>
    <w:rsid w:val="00BC35C9"/>
    <w:rsid w:val="00BD051F"/>
    <w:rsid w:val="00BD2698"/>
    <w:rsid w:val="00BD5524"/>
    <w:rsid w:val="00BD7CB0"/>
    <w:rsid w:val="00BE5F88"/>
    <w:rsid w:val="00BE74A2"/>
    <w:rsid w:val="00C156FC"/>
    <w:rsid w:val="00C3602F"/>
    <w:rsid w:val="00C54BFB"/>
    <w:rsid w:val="00CA15EE"/>
    <w:rsid w:val="00CC0425"/>
    <w:rsid w:val="00CE2763"/>
    <w:rsid w:val="00CE608F"/>
    <w:rsid w:val="00CE7322"/>
    <w:rsid w:val="00CF3B38"/>
    <w:rsid w:val="00D27A13"/>
    <w:rsid w:val="00D32BC5"/>
    <w:rsid w:val="00D41C0B"/>
    <w:rsid w:val="00D446AA"/>
    <w:rsid w:val="00D46834"/>
    <w:rsid w:val="00D50FD7"/>
    <w:rsid w:val="00D80849"/>
    <w:rsid w:val="00D813D0"/>
    <w:rsid w:val="00DA3C86"/>
    <w:rsid w:val="00DC510E"/>
    <w:rsid w:val="00DD3400"/>
    <w:rsid w:val="00E13CA2"/>
    <w:rsid w:val="00E161E6"/>
    <w:rsid w:val="00E22A28"/>
    <w:rsid w:val="00E40527"/>
    <w:rsid w:val="00E51D40"/>
    <w:rsid w:val="00E5232A"/>
    <w:rsid w:val="00E57B1E"/>
    <w:rsid w:val="00E641A4"/>
    <w:rsid w:val="00E72DF5"/>
    <w:rsid w:val="00E85165"/>
    <w:rsid w:val="00EA35F7"/>
    <w:rsid w:val="00EB16C2"/>
    <w:rsid w:val="00EB1917"/>
    <w:rsid w:val="00EB729E"/>
    <w:rsid w:val="00EC2601"/>
    <w:rsid w:val="00ED10CC"/>
    <w:rsid w:val="00EE2993"/>
    <w:rsid w:val="00EE2F6E"/>
    <w:rsid w:val="00EF22E9"/>
    <w:rsid w:val="00F202C0"/>
    <w:rsid w:val="00F20BB2"/>
    <w:rsid w:val="00F32CF0"/>
    <w:rsid w:val="00F51A26"/>
    <w:rsid w:val="00F5363B"/>
    <w:rsid w:val="00F6251C"/>
    <w:rsid w:val="00F64427"/>
    <w:rsid w:val="00F8262E"/>
    <w:rsid w:val="00F87194"/>
    <w:rsid w:val="00F91885"/>
    <w:rsid w:val="00F94CBD"/>
    <w:rsid w:val="00F978F5"/>
    <w:rsid w:val="00FA5CE7"/>
    <w:rsid w:val="00FB0B54"/>
    <w:rsid w:val="00FB34EC"/>
    <w:rsid w:val="00FB529E"/>
    <w:rsid w:val="00FD1A03"/>
    <w:rsid w:val="00FD63D6"/>
    <w:rsid w:val="00FD66C8"/>
    <w:rsid w:val="00FF5C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>
      <o:colormenu v:ext="edit" fillcolor="black" strokecolor="navy"/>
    </o:shapedefaults>
    <o:shapelayout v:ext="edit">
      <o:idmap v:ext="edit" data="1,3,4"/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8"/>
        <o:entry new="10" old="9"/>
        <o:entry new="11" old="10"/>
        <o:entry new="12" old="0"/>
        <o:entry new="13" old="12"/>
        <o:entry new="14" old="0"/>
        <o:entry new="15" old="0"/>
        <o:entry new="16" old="0"/>
        <o:entry new="17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ZA" w:eastAsia="en-ZA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978F5"/>
    <w:rPr>
      <w:rFonts w:cs="Arial"/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qFormat/>
    <w:rsid w:val="00912B1F"/>
    <w:pPr>
      <w:keepNext/>
      <w:outlineLvl w:val="0"/>
    </w:pPr>
    <w:rPr>
      <w:rFonts w:ascii="Arial" w:hAnsi="Arial"/>
      <w:b/>
      <w:bCs/>
    </w:rPr>
  </w:style>
  <w:style w:type="paragraph" w:styleId="Heading2">
    <w:name w:val="heading 2"/>
    <w:basedOn w:val="Normal"/>
    <w:next w:val="Normal"/>
    <w:qFormat/>
    <w:rsid w:val="00912B1F"/>
    <w:pPr>
      <w:keepNext/>
      <w:jc w:val="center"/>
      <w:outlineLvl w:val="1"/>
    </w:pPr>
    <w:rPr>
      <w:rFonts w:ascii="Arial" w:hAnsi="Arial"/>
      <w:b/>
      <w:bCs/>
      <w:sz w:val="22"/>
    </w:rPr>
  </w:style>
  <w:style w:type="paragraph" w:styleId="Heading3">
    <w:name w:val="heading 3"/>
    <w:basedOn w:val="Normal"/>
    <w:next w:val="Normal"/>
    <w:qFormat/>
    <w:rsid w:val="00912B1F"/>
    <w:pPr>
      <w:keepNext/>
      <w:outlineLvl w:val="2"/>
    </w:pPr>
    <w:rPr>
      <w:rFonts w:ascii="Arial" w:hAnsi="Arial"/>
      <w:b/>
      <w:bCs/>
      <w:sz w:val="22"/>
    </w:rPr>
  </w:style>
  <w:style w:type="paragraph" w:styleId="Heading4">
    <w:name w:val="heading 4"/>
    <w:basedOn w:val="Normal"/>
    <w:next w:val="Normal"/>
    <w:qFormat/>
    <w:rsid w:val="00912B1F"/>
    <w:pPr>
      <w:keepNext/>
      <w:ind w:left="5040"/>
      <w:jc w:val="center"/>
      <w:outlineLvl w:val="3"/>
    </w:pPr>
    <w:rPr>
      <w:rFonts w:ascii="Arial" w:hAnsi="Arial"/>
      <w:b/>
      <w:bCs/>
    </w:rPr>
  </w:style>
  <w:style w:type="paragraph" w:styleId="Heading5">
    <w:name w:val="heading 5"/>
    <w:basedOn w:val="Normal"/>
    <w:next w:val="Normal"/>
    <w:qFormat/>
    <w:rsid w:val="00912B1F"/>
    <w:pPr>
      <w:keepNext/>
      <w:jc w:val="center"/>
      <w:outlineLvl w:val="4"/>
    </w:pPr>
    <w:rPr>
      <w:rFonts w:ascii="Arial" w:hAnsi="Arial"/>
      <w:b/>
      <w:bCs/>
    </w:rPr>
  </w:style>
  <w:style w:type="paragraph" w:styleId="Heading6">
    <w:name w:val="heading 6"/>
    <w:basedOn w:val="Normal"/>
    <w:next w:val="Normal"/>
    <w:qFormat/>
    <w:rsid w:val="00912B1F"/>
    <w:pPr>
      <w:keepNext/>
      <w:ind w:left="5040" w:firstLine="720"/>
      <w:outlineLvl w:val="5"/>
    </w:pPr>
    <w:rPr>
      <w:rFonts w:ascii="Arial" w:hAnsi="Arial"/>
      <w:b/>
      <w:bCs/>
    </w:rPr>
  </w:style>
  <w:style w:type="paragraph" w:styleId="Heading7">
    <w:name w:val="heading 7"/>
    <w:basedOn w:val="Normal"/>
    <w:next w:val="Normal"/>
    <w:qFormat/>
    <w:rsid w:val="00912B1F"/>
    <w:pPr>
      <w:keepNext/>
      <w:jc w:val="right"/>
      <w:outlineLvl w:val="6"/>
    </w:pPr>
    <w:rPr>
      <w:rFonts w:ascii="Arial" w:hAnsi="Arial"/>
      <w:b/>
      <w:bCs/>
      <w:sz w:val="22"/>
    </w:rPr>
  </w:style>
  <w:style w:type="paragraph" w:styleId="Heading8">
    <w:name w:val="heading 8"/>
    <w:basedOn w:val="Normal"/>
    <w:next w:val="Normal"/>
    <w:qFormat/>
    <w:rsid w:val="00912B1F"/>
    <w:pPr>
      <w:keepNext/>
      <w:outlineLvl w:val="7"/>
    </w:pPr>
    <w:rPr>
      <w:b/>
      <w:bCs/>
      <w:i/>
      <w:iCs/>
    </w:rPr>
  </w:style>
  <w:style w:type="paragraph" w:styleId="Heading9">
    <w:name w:val="heading 9"/>
    <w:basedOn w:val="Normal"/>
    <w:next w:val="Normal"/>
    <w:qFormat/>
    <w:rsid w:val="00912B1F"/>
    <w:pPr>
      <w:keepNext/>
      <w:jc w:val="center"/>
      <w:outlineLvl w:val="8"/>
    </w:pPr>
    <w:rPr>
      <w:b/>
      <w:bCs/>
      <w:i/>
      <w:iCs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912B1F"/>
    <w:rPr>
      <w:rFonts w:ascii="Arial" w:hAnsi="Arial"/>
      <w:b/>
      <w:bCs/>
      <w:sz w:val="20"/>
    </w:rPr>
  </w:style>
  <w:style w:type="paragraph" w:styleId="Header">
    <w:name w:val="header"/>
    <w:basedOn w:val="Normal"/>
    <w:link w:val="HeaderChar"/>
    <w:uiPriority w:val="99"/>
    <w:rsid w:val="00912B1F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912B1F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912B1F"/>
  </w:style>
  <w:style w:type="paragraph" w:styleId="BodyTextIndent">
    <w:name w:val="Body Text Indent"/>
    <w:basedOn w:val="Normal"/>
    <w:rsid w:val="00912B1F"/>
    <w:pPr>
      <w:ind w:left="720" w:hanging="720"/>
    </w:pPr>
    <w:rPr>
      <w:rFonts w:ascii="Arial" w:hAnsi="Arial"/>
    </w:rPr>
  </w:style>
  <w:style w:type="paragraph" w:styleId="BodyText2">
    <w:name w:val="Body Text 2"/>
    <w:basedOn w:val="Normal"/>
    <w:rsid w:val="00912B1F"/>
    <w:pPr>
      <w:jc w:val="center"/>
    </w:pPr>
    <w:rPr>
      <w:rFonts w:ascii="Arial" w:hAnsi="Arial"/>
      <w:b/>
      <w:bCs/>
      <w:sz w:val="20"/>
    </w:rPr>
  </w:style>
  <w:style w:type="paragraph" w:styleId="BodyText3">
    <w:name w:val="Body Text 3"/>
    <w:basedOn w:val="Normal"/>
    <w:rsid w:val="00912B1F"/>
    <w:rPr>
      <w:rFonts w:ascii="Arial" w:hAnsi="Arial"/>
      <w:b/>
      <w:bCs/>
      <w:sz w:val="22"/>
    </w:rPr>
  </w:style>
  <w:style w:type="paragraph" w:styleId="BodyTextIndent2">
    <w:name w:val="Body Text Indent 2"/>
    <w:basedOn w:val="Normal"/>
    <w:rsid w:val="00912B1F"/>
    <w:pPr>
      <w:ind w:left="720"/>
    </w:pPr>
    <w:rPr>
      <w:rFonts w:ascii="Arial" w:hAnsi="Arial"/>
      <w:i/>
      <w:iCs/>
    </w:rPr>
  </w:style>
  <w:style w:type="paragraph" w:styleId="BodyTextIndent3">
    <w:name w:val="Body Text Indent 3"/>
    <w:basedOn w:val="Normal"/>
    <w:rsid w:val="00912B1F"/>
    <w:pPr>
      <w:ind w:firstLine="720"/>
    </w:pPr>
    <w:rPr>
      <w:rFonts w:ascii="Arial" w:hAnsi="Arial"/>
      <w:b/>
      <w:bCs/>
      <w:i/>
      <w:iCs/>
      <w:sz w:val="22"/>
    </w:rPr>
  </w:style>
  <w:style w:type="paragraph" w:customStyle="1" w:styleId="BulletList1">
    <w:name w:val="Bullet List 1"/>
    <w:basedOn w:val="Normal"/>
    <w:rsid w:val="00912B1F"/>
    <w:rPr>
      <w:rFonts w:cs="Times New Roman"/>
      <w:szCs w:val="20"/>
    </w:rPr>
  </w:style>
  <w:style w:type="paragraph" w:customStyle="1" w:styleId="HeaderBase">
    <w:name w:val="Header Base"/>
    <w:basedOn w:val="Normal"/>
    <w:rsid w:val="00912B1F"/>
    <w:pPr>
      <w:keepLines/>
      <w:tabs>
        <w:tab w:val="center" w:pos="4320"/>
        <w:tab w:val="right" w:pos="8640"/>
      </w:tabs>
    </w:pPr>
    <w:rPr>
      <w:rFonts w:ascii="Arial" w:hAnsi="Arial" w:cs="Times New Roman"/>
      <w:szCs w:val="20"/>
    </w:rPr>
  </w:style>
  <w:style w:type="paragraph" w:customStyle="1" w:styleId="Pages">
    <w:name w:val="Pages"/>
    <w:basedOn w:val="BodyText"/>
    <w:rsid w:val="00912B1F"/>
    <w:rPr>
      <w:rFonts w:cs="Times New Roman"/>
      <w:bCs w:val="0"/>
      <w:sz w:val="24"/>
      <w:szCs w:val="20"/>
    </w:rPr>
  </w:style>
  <w:style w:type="paragraph" w:styleId="List2">
    <w:name w:val="List 2"/>
    <w:basedOn w:val="List"/>
    <w:rsid w:val="00912B1F"/>
    <w:pPr>
      <w:tabs>
        <w:tab w:val="clear" w:pos="720"/>
        <w:tab w:val="left" w:pos="1080"/>
      </w:tabs>
      <w:ind w:left="1080"/>
    </w:pPr>
  </w:style>
  <w:style w:type="paragraph" w:styleId="List">
    <w:name w:val="List"/>
    <w:basedOn w:val="BodyText"/>
    <w:rsid w:val="00912B1F"/>
    <w:pPr>
      <w:tabs>
        <w:tab w:val="left" w:pos="720"/>
      </w:tabs>
      <w:spacing w:after="80"/>
      <w:ind w:left="720" w:hanging="360"/>
    </w:pPr>
    <w:rPr>
      <w:rFonts w:cs="Times New Roman"/>
      <w:b w:val="0"/>
      <w:bCs w:val="0"/>
      <w:sz w:val="24"/>
      <w:szCs w:val="20"/>
    </w:rPr>
  </w:style>
  <w:style w:type="table" w:styleId="TableGrid">
    <w:name w:val="Table Grid"/>
    <w:basedOn w:val="TableNormal"/>
    <w:rsid w:val="000E46E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">
    <w:name w:val="Style"/>
    <w:rsid w:val="005647A7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  <w:lang w:val="en-GB" w:eastAsia="en-GB"/>
    </w:rPr>
  </w:style>
  <w:style w:type="paragraph" w:styleId="BalloonText">
    <w:name w:val="Balloon Text"/>
    <w:basedOn w:val="Normal"/>
    <w:link w:val="BalloonTextChar"/>
    <w:rsid w:val="00AE3A2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AE3A2D"/>
    <w:rPr>
      <w:rFonts w:ascii="Tahoma" w:hAnsi="Tahoma" w:cs="Tahoma"/>
      <w:noProof/>
      <w:sz w:val="16"/>
      <w:szCs w:val="16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AE3A2D"/>
    <w:rPr>
      <w:rFonts w:cs="Arial"/>
      <w:noProof/>
      <w:sz w:val="24"/>
      <w:szCs w:val="24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117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26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5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header" Target="header5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header" Target="header4.xm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image" Target="media/image6.jpeg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Civil%20Technology\Afrikaans\Finale%20Siviele%20Tegnologie%20Gr%2011%20Loots%20Vraestel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EC00E0-0FA7-417C-93A8-22D9A5690D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Finale Siviele Tegnologie Gr 11 Loots Vraestel.dot</Template>
  <TotalTime>36</TotalTime>
  <Pages>12</Pages>
  <Words>1792</Words>
  <Characters>10221</Characters>
  <Application>Microsoft Office Word</Application>
  <DocSecurity>0</DocSecurity>
  <Lines>85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SECTION B</vt:lpstr>
    </vt:vector>
  </TitlesOfParts>
  <Company/>
  <LinksUpToDate>false</LinksUpToDate>
  <CharactersWithSpaces>11990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SECTION B</dc:title>
  <dc:subject/>
  <dc:creator>ExamAdmin</dc:creator>
  <cp:keywords/>
  <dc:description/>
  <cp:lastModifiedBy>exams</cp:lastModifiedBy>
  <cp:revision>17</cp:revision>
  <cp:lastPrinted>2009-06-16T12:28:00Z</cp:lastPrinted>
  <dcterms:created xsi:type="dcterms:W3CDTF">2009-06-15T13:40:00Z</dcterms:created>
  <dcterms:modified xsi:type="dcterms:W3CDTF">2009-06-30T13:26:00Z</dcterms:modified>
</cp:coreProperties>
</file>